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48" w:rsidRPr="0088658F" w:rsidRDefault="006B5648" w:rsidP="00FC1983">
      <w:pPr>
        <w:spacing w:after="0" w:line="240" w:lineRule="auto"/>
        <w:ind w:firstLine="5940"/>
        <w:rPr>
          <w:rFonts w:ascii="Times New Roman" w:hAnsi="Times New Roman"/>
          <w:b/>
          <w:sz w:val="28"/>
          <w:szCs w:val="28"/>
          <w:lang w:eastAsia="ru-RU"/>
        </w:rPr>
      </w:pPr>
      <w:r w:rsidRPr="0088658F">
        <w:rPr>
          <w:rFonts w:ascii="Times New Roman" w:hAnsi="Times New Roman"/>
          <w:b/>
          <w:sz w:val="28"/>
          <w:szCs w:val="28"/>
          <w:lang w:eastAsia="ru-RU"/>
        </w:rPr>
        <w:t>УТВЕРЖДАЮ</w:t>
      </w:r>
    </w:p>
    <w:p w:rsidR="006B5648" w:rsidRDefault="006B5648" w:rsidP="000C32D1">
      <w:pPr>
        <w:spacing w:after="0" w:line="240" w:lineRule="auto"/>
        <w:ind w:left="567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И.о. зав.</w:t>
      </w:r>
      <w:r w:rsidRPr="0088658F">
        <w:rPr>
          <w:rFonts w:ascii="Times New Roman" w:hAnsi="Times New Roman"/>
          <w:sz w:val="28"/>
          <w:szCs w:val="28"/>
          <w:lang w:eastAsia="ru-RU"/>
        </w:rPr>
        <w:t xml:space="preserve"> кафедрой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 w:rsidRPr="0088658F">
        <w:rPr>
          <w:rFonts w:ascii="Times New Roman" w:hAnsi="Times New Roman"/>
          <w:sz w:val="28"/>
          <w:szCs w:val="28"/>
          <w:lang w:eastAsia="ru-RU"/>
        </w:rPr>
        <w:t>педагогики</w:t>
      </w:r>
      <w:r>
        <w:rPr>
          <w:rFonts w:ascii="Times New Roman" w:hAnsi="Times New Roman"/>
          <w:sz w:val="28"/>
          <w:szCs w:val="28"/>
          <w:lang w:eastAsia="ru-RU"/>
        </w:rPr>
        <w:t xml:space="preserve"> Ахмедьянова А.Х.</w:t>
      </w:r>
    </w:p>
    <w:p w:rsidR="006B5648" w:rsidRPr="0088658F" w:rsidRDefault="006B5648" w:rsidP="000C32D1">
      <w:pPr>
        <w:spacing w:after="0" w:line="240" w:lineRule="auto"/>
        <w:ind w:left="567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«30» августа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2022</w:t>
        </w:r>
        <w:r w:rsidRPr="0088658F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88658F">
        <w:rPr>
          <w:rFonts w:ascii="Times New Roman" w:hAnsi="Times New Roman"/>
          <w:sz w:val="28"/>
          <w:szCs w:val="28"/>
          <w:lang w:eastAsia="ru-RU"/>
        </w:rPr>
        <w:t>.</w:t>
      </w:r>
    </w:p>
    <w:p w:rsidR="006B5648" w:rsidRPr="0088658F" w:rsidRDefault="006B5648" w:rsidP="00FC1983">
      <w:pPr>
        <w:spacing w:after="0" w:line="240" w:lineRule="auto"/>
        <w:ind w:firstLine="5940"/>
        <w:rPr>
          <w:rFonts w:ascii="Times New Roman" w:hAnsi="Times New Roman"/>
          <w:sz w:val="28"/>
          <w:szCs w:val="28"/>
          <w:lang w:eastAsia="ru-RU"/>
        </w:rPr>
      </w:pPr>
    </w:p>
    <w:p w:rsidR="006B5648" w:rsidRPr="0088658F" w:rsidRDefault="006B5648" w:rsidP="00FC1983">
      <w:pPr>
        <w:spacing w:after="0" w:line="240" w:lineRule="auto"/>
        <w:ind w:firstLine="5940"/>
        <w:rPr>
          <w:rFonts w:ascii="Times New Roman" w:hAnsi="Times New Roman"/>
          <w:sz w:val="28"/>
          <w:szCs w:val="28"/>
          <w:lang w:eastAsia="ru-RU"/>
        </w:rPr>
      </w:pPr>
    </w:p>
    <w:p w:rsidR="006B5648" w:rsidRPr="0088658F" w:rsidRDefault="006B5648" w:rsidP="00FC1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8658F">
        <w:rPr>
          <w:rFonts w:ascii="Times New Roman" w:hAnsi="Times New Roman"/>
          <w:b/>
          <w:sz w:val="28"/>
          <w:szCs w:val="28"/>
          <w:lang w:eastAsia="ru-RU"/>
        </w:rPr>
        <w:t>ТЕХНОЛОГИЧЕСКАЯ КАРТА ДИСЦИПЛИНЫ</w:t>
      </w:r>
    </w:p>
    <w:p w:rsidR="006B5648" w:rsidRPr="0088658F" w:rsidRDefault="006B5648" w:rsidP="00FC19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B5648" w:rsidRPr="00FC1983" w:rsidRDefault="006B5648" w:rsidP="00FC1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C1983">
        <w:rPr>
          <w:rFonts w:ascii="Times New Roman" w:hAnsi="Times New Roman"/>
          <w:b/>
          <w:sz w:val="28"/>
          <w:szCs w:val="28"/>
          <w:lang w:eastAsia="ru-RU"/>
        </w:rPr>
        <w:t>Практикум по решению профессиональных задач</w:t>
      </w:r>
    </w:p>
    <w:p w:rsidR="006B5648" w:rsidRPr="0088658F" w:rsidRDefault="006B5648" w:rsidP="00FC19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Направление</w:t>
      </w:r>
      <w:r w:rsidRPr="008865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8658F">
        <w:rPr>
          <w:rFonts w:ascii="Times New Roman" w:hAnsi="Times New Roman"/>
          <w:color w:val="000000"/>
          <w:sz w:val="28"/>
          <w:szCs w:val="28"/>
        </w:rPr>
        <w:t>44.03.05.</w:t>
      </w:r>
      <w:r w:rsidRPr="0088658F">
        <w:rPr>
          <w:rFonts w:ascii="Times New Roman" w:hAnsi="Times New Roman"/>
          <w:sz w:val="28"/>
          <w:szCs w:val="28"/>
          <w:lang w:eastAsia="ru-RU"/>
        </w:rPr>
        <w:t>педагогическое образование</w:t>
      </w:r>
    </w:p>
    <w:p w:rsidR="006B5648" w:rsidRPr="0088658F" w:rsidRDefault="006B5648" w:rsidP="00FC19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8658F">
        <w:rPr>
          <w:rFonts w:ascii="Times New Roman" w:hAnsi="Times New Roman"/>
          <w:sz w:val="28"/>
          <w:szCs w:val="28"/>
          <w:lang w:eastAsia="ru-RU"/>
        </w:rPr>
        <w:t>Профиль (программа) - для всех профилей</w:t>
      </w:r>
    </w:p>
    <w:p w:rsidR="006B5648" w:rsidRPr="0088658F" w:rsidRDefault="006B5648" w:rsidP="00FC19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B5648" w:rsidRPr="0088658F" w:rsidRDefault="006B5648" w:rsidP="00FC19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 семестр 2022-2023</w:t>
      </w:r>
      <w:r w:rsidRPr="0088658F">
        <w:rPr>
          <w:rFonts w:ascii="Times New Roman" w:hAnsi="Times New Roman"/>
          <w:sz w:val="28"/>
          <w:szCs w:val="28"/>
          <w:lang w:eastAsia="ru-RU"/>
        </w:rPr>
        <w:t xml:space="preserve"> уч. год</w:t>
      </w:r>
    </w:p>
    <w:p w:rsidR="006B5648" w:rsidRPr="0088658F" w:rsidRDefault="006B5648" w:rsidP="00FC19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B5648" w:rsidRPr="00F94BA5" w:rsidRDefault="006B5648" w:rsidP="00FC1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4BA5">
        <w:rPr>
          <w:rFonts w:ascii="Times New Roman" w:hAnsi="Times New Roman"/>
          <w:b/>
          <w:sz w:val="28"/>
          <w:szCs w:val="28"/>
          <w:lang w:eastAsia="ru-RU"/>
        </w:rPr>
        <w:t xml:space="preserve">Целью дисциплины </w:t>
      </w:r>
      <w:r w:rsidRPr="00F94BA5">
        <w:rPr>
          <w:rFonts w:ascii="Times New Roman" w:hAnsi="Times New Roman"/>
          <w:sz w:val="28"/>
          <w:szCs w:val="28"/>
          <w:lang w:eastAsia="ru-RU"/>
        </w:rPr>
        <w:t>является</w:t>
      </w:r>
      <w:r w:rsidRPr="00F94BA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94BA5">
        <w:rPr>
          <w:rFonts w:ascii="Times New Roman" w:hAnsi="Times New Roman"/>
          <w:sz w:val="28"/>
          <w:szCs w:val="28"/>
          <w:lang w:eastAsia="ru-RU"/>
        </w:rPr>
        <w:t xml:space="preserve">формирование и развитие следующих компетенций: </w:t>
      </w:r>
      <w:r>
        <w:rPr>
          <w:rFonts w:ascii="Times New Roman" w:hAnsi="Times New Roman"/>
          <w:sz w:val="28"/>
          <w:szCs w:val="28"/>
          <w:lang w:eastAsia="ru-RU"/>
        </w:rPr>
        <w:t xml:space="preserve">- ОК-5, </w:t>
      </w:r>
      <w:r w:rsidRPr="00F94BA5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 xml:space="preserve">ОПК-3; </w:t>
      </w:r>
      <w:r w:rsidRPr="00F94BA5">
        <w:rPr>
          <w:rFonts w:ascii="Times New Roman" w:hAnsi="Times New Roman"/>
          <w:sz w:val="28"/>
          <w:szCs w:val="28"/>
          <w:lang w:eastAsia="ru-RU"/>
        </w:rPr>
        <w:t xml:space="preserve">ПК –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F94BA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r w:rsidRPr="00F94BA5">
        <w:rPr>
          <w:rFonts w:ascii="Times New Roman" w:hAnsi="Times New Roman"/>
          <w:sz w:val="28"/>
          <w:szCs w:val="28"/>
          <w:lang w:eastAsia="ru-RU"/>
        </w:rPr>
        <w:t xml:space="preserve"> ПК –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F94BA5">
        <w:rPr>
          <w:rFonts w:ascii="Times New Roman" w:hAnsi="Times New Roman"/>
          <w:sz w:val="28"/>
          <w:szCs w:val="28"/>
          <w:lang w:eastAsia="ru-RU"/>
        </w:rPr>
        <w:t>.</w:t>
      </w:r>
    </w:p>
    <w:p w:rsidR="006B5648" w:rsidRPr="00F94BA5" w:rsidRDefault="006B5648" w:rsidP="00FC1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648" w:rsidRPr="00F94BA5" w:rsidRDefault="006B5648" w:rsidP="00FC198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F94BA5">
        <w:rPr>
          <w:rFonts w:ascii="Times New Roman" w:hAnsi="Times New Roman"/>
          <w:b/>
          <w:sz w:val="28"/>
          <w:szCs w:val="28"/>
          <w:lang w:eastAsia="ru-RU"/>
        </w:rPr>
        <w:t xml:space="preserve">Трудоемкость дисциплины в 5 семестре: </w:t>
      </w:r>
      <w:r>
        <w:rPr>
          <w:rFonts w:ascii="Times New Roman" w:hAnsi="Times New Roman"/>
          <w:sz w:val="28"/>
          <w:szCs w:val="28"/>
          <w:lang w:eastAsia="ru-RU"/>
        </w:rPr>
        <w:t>1 зачетная единица (36</w:t>
      </w:r>
      <w:r w:rsidRPr="00F94BA5">
        <w:rPr>
          <w:rFonts w:ascii="Times New Roman" w:hAnsi="Times New Roman"/>
          <w:sz w:val="28"/>
          <w:szCs w:val="28"/>
          <w:lang w:eastAsia="ru-RU"/>
        </w:rPr>
        <w:t xml:space="preserve"> ч.), из </w:t>
      </w:r>
      <w:r>
        <w:rPr>
          <w:rFonts w:ascii="Times New Roman" w:hAnsi="Times New Roman"/>
          <w:sz w:val="28"/>
          <w:szCs w:val="28"/>
          <w:lang w:eastAsia="ru-RU"/>
        </w:rPr>
        <w:t>них 34 ч. аудиторных занятий, 2 часа</w:t>
      </w:r>
      <w:r w:rsidRPr="00F94BA5">
        <w:rPr>
          <w:rFonts w:ascii="Times New Roman" w:hAnsi="Times New Roman"/>
          <w:sz w:val="28"/>
          <w:szCs w:val="28"/>
          <w:lang w:eastAsia="ru-RU"/>
        </w:rPr>
        <w:t xml:space="preserve"> самостоятельной работы, по аттестация – оценка по рейтингу</w:t>
      </w:r>
      <w:r w:rsidRPr="00F94BA5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6B5648" w:rsidRPr="0088658F" w:rsidRDefault="006B5648" w:rsidP="00FC1983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6B5648" w:rsidRPr="000B3C76" w:rsidTr="006C591F">
        <w:tc>
          <w:tcPr>
            <w:tcW w:w="3528" w:type="dxa"/>
            <w:vMerge w:val="restart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 w:val="restart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589" w:type="dxa"/>
            <w:gridSpan w:val="3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СРС</w:t>
            </w:r>
          </w:p>
        </w:tc>
      </w:tr>
      <w:tr w:rsidR="006B5648" w:rsidRPr="000B3C76" w:rsidTr="006C591F">
        <w:tc>
          <w:tcPr>
            <w:tcW w:w="3528" w:type="dxa"/>
            <w:vMerge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ЛК</w:t>
            </w:r>
          </w:p>
        </w:tc>
        <w:tc>
          <w:tcPr>
            <w:tcW w:w="1197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ПЗ</w:t>
            </w:r>
          </w:p>
        </w:tc>
        <w:tc>
          <w:tcPr>
            <w:tcW w:w="119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ЛБ</w:t>
            </w:r>
          </w:p>
        </w:tc>
        <w:tc>
          <w:tcPr>
            <w:tcW w:w="1197" w:type="dxa"/>
            <w:vMerge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5648" w:rsidRPr="000B3C76" w:rsidTr="006C591F">
        <w:tc>
          <w:tcPr>
            <w:tcW w:w="3528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Общая</w:t>
            </w:r>
          </w:p>
        </w:tc>
        <w:tc>
          <w:tcPr>
            <w:tcW w:w="1080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19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7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97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B5648" w:rsidRPr="000B3C76" w:rsidTr="006C591F">
        <w:tc>
          <w:tcPr>
            <w:tcW w:w="3528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В данном семестре</w:t>
            </w:r>
          </w:p>
        </w:tc>
        <w:tc>
          <w:tcPr>
            <w:tcW w:w="1080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19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7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97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B5648" w:rsidRPr="0088658F" w:rsidRDefault="006B5648" w:rsidP="00FC19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648" w:rsidRPr="0088658F" w:rsidRDefault="006B5648" w:rsidP="00FC1983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58F">
        <w:rPr>
          <w:rFonts w:ascii="Times New Roman" w:hAnsi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76"/>
        <w:gridCol w:w="1863"/>
        <w:gridCol w:w="2092"/>
        <w:gridCol w:w="1983"/>
      </w:tblGrid>
      <w:tr w:rsidR="006B5648" w:rsidRPr="000B3C76" w:rsidTr="006C591F">
        <w:tc>
          <w:tcPr>
            <w:tcW w:w="65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97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863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092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B5648" w:rsidRPr="000B3C76" w:rsidTr="006C591F">
        <w:tc>
          <w:tcPr>
            <w:tcW w:w="65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4" w:type="dxa"/>
            <w:gridSpan w:val="4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Контрольная точка № 1</w:t>
            </w:r>
          </w:p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4</w:t>
            </w:r>
            <w:r w:rsidRPr="0088658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неделя</w:t>
            </w:r>
          </w:p>
        </w:tc>
      </w:tr>
      <w:tr w:rsidR="006B5648" w:rsidRPr="000B3C76" w:rsidTr="006C591F">
        <w:tc>
          <w:tcPr>
            <w:tcW w:w="65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97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6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92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6B5648" w:rsidRPr="000B3C76" w:rsidTr="006C591F">
        <w:tc>
          <w:tcPr>
            <w:tcW w:w="65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97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86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092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60437">
              <w:rPr>
                <w:rFonts w:ascii="Times New Roman" w:hAnsi="Times New Roman"/>
                <w:sz w:val="28"/>
                <w:szCs w:val="28"/>
                <w:lang w:eastAsia="ru-RU"/>
              </w:rPr>
              <w:t>осещение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выполнение заданий</w:t>
            </w:r>
          </w:p>
        </w:tc>
        <w:tc>
          <w:tcPr>
            <w:tcW w:w="198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6B5648" w:rsidRPr="000B3C76" w:rsidTr="006C591F">
        <w:tc>
          <w:tcPr>
            <w:tcW w:w="65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97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Лабораторные занятия</w:t>
            </w:r>
          </w:p>
        </w:tc>
        <w:tc>
          <w:tcPr>
            <w:tcW w:w="186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092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осещение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выполнение заданий</w:t>
            </w:r>
          </w:p>
        </w:tc>
        <w:tc>
          <w:tcPr>
            <w:tcW w:w="198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6B5648" w:rsidRPr="000B3C76" w:rsidTr="006C591F">
        <w:tc>
          <w:tcPr>
            <w:tcW w:w="65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297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2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адания по СРС</w:t>
            </w:r>
          </w:p>
        </w:tc>
        <w:tc>
          <w:tcPr>
            <w:tcW w:w="198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6B5648" w:rsidRPr="000B3C76" w:rsidTr="006C591F">
        <w:tc>
          <w:tcPr>
            <w:tcW w:w="65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86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2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  <w:tr w:rsidR="006B5648" w:rsidRPr="000B3C76" w:rsidTr="006C591F">
        <w:tc>
          <w:tcPr>
            <w:tcW w:w="65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2</w:t>
            </w:r>
            <w:r w:rsidRPr="0088658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914" w:type="dxa"/>
            <w:gridSpan w:val="4"/>
          </w:tcPr>
          <w:p w:rsidR="006B5648" w:rsidRPr="0088658F" w:rsidRDefault="006B5648" w:rsidP="006C5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658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2</w:t>
            </w:r>
            <w:r w:rsidRPr="0088658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Дата контроля – 7</w:t>
            </w:r>
            <w:r w:rsidRPr="0088658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неделя</w:t>
            </w:r>
          </w:p>
        </w:tc>
      </w:tr>
      <w:tr w:rsidR="006B5648" w:rsidRPr="000B3C76" w:rsidTr="006C591F">
        <w:tc>
          <w:tcPr>
            <w:tcW w:w="65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n</w:t>
            </w: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297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86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2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естирование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решение кейс-задач</w:t>
            </w:r>
          </w:p>
        </w:tc>
        <w:tc>
          <w:tcPr>
            <w:tcW w:w="198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6B5648" w:rsidRPr="000B3C76" w:rsidTr="006C591F">
        <w:tc>
          <w:tcPr>
            <w:tcW w:w="65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86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2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:rsidR="006B5648" w:rsidRPr="0088658F" w:rsidRDefault="006B5648" w:rsidP="006C5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88658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B5648" w:rsidRPr="000B3C76" w:rsidTr="006C591F">
        <w:tc>
          <w:tcPr>
            <w:tcW w:w="656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31" w:type="dxa"/>
            <w:gridSpan w:val="3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:rsidR="006B5648" w:rsidRPr="0088658F" w:rsidRDefault="006B5648" w:rsidP="006C591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         100</w:t>
            </w:r>
          </w:p>
        </w:tc>
      </w:tr>
    </w:tbl>
    <w:p w:rsidR="006B5648" w:rsidRPr="0088658F" w:rsidRDefault="006B5648" w:rsidP="00FC19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648" w:rsidRPr="0088658F" w:rsidRDefault="006B5648" w:rsidP="00FC1983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58F">
        <w:rPr>
          <w:rFonts w:ascii="Times New Roman" w:hAnsi="Times New Roman"/>
          <w:b/>
          <w:sz w:val="28"/>
          <w:szCs w:val="28"/>
          <w:lang w:eastAsia="ru-RU"/>
        </w:rPr>
        <w:t>Критерии оценки:</w:t>
      </w:r>
    </w:p>
    <w:p w:rsidR="006B5648" w:rsidRPr="0088658F" w:rsidRDefault="006B5648" w:rsidP="00FC19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«Отлично» - от 90</w:t>
      </w:r>
      <w:r w:rsidRPr="0088658F">
        <w:rPr>
          <w:rFonts w:ascii="Times New Roman" w:hAnsi="Times New Roman"/>
          <w:sz w:val="28"/>
          <w:szCs w:val="28"/>
          <w:lang w:eastAsia="ru-RU"/>
        </w:rPr>
        <w:t xml:space="preserve"> до 100 баллов;</w:t>
      </w:r>
    </w:p>
    <w:p w:rsidR="006B5648" w:rsidRPr="0088658F" w:rsidRDefault="006B5648" w:rsidP="00FC19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«Хорошо» - от 70</w:t>
      </w:r>
      <w:r w:rsidRPr="0088658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 90</w:t>
      </w:r>
      <w:r w:rsidRPr="0088658F">
        <w:rPr>
          <w:rFonts w:ascii="Times New Roman" w:hAnsi="Times New Roman"/>
          <w:sz w:val="28"/>
          <w:szCs w:val="28"/>
          <w:lang w:eastAsia="ru-RU"/>
        </w:rPr>
        <w:t xml:space="preserve"> баллов;</w:t>
      </w:r>
    </w:p>
    <w:p w:rsidR="006B5648" w:rsidRPr="0088658F" w:rsidRDefault="006B5648" w:rsidP="00FC19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«Удовлетворительно» - от 50 до 70</w:t>
      </w:r>
      <w:r w:rsidRPr="0088658F">
        <w:rPr>
          <w:rFonts w:ascii="Times New Roman" w:hAnsi="Times New Roman"/>
          <w:sz w:val="28"/>
          <w:szCs w:val="28"/>
          <w:lang w:eastAsia="ru-RU"/>
        </w:rPr>
        <w:t xml:space="preserve"> баллов;</w:t>
      </w:r>
    </w:p>
    <w:p w:rsidR="006B5648" w:rsidRPr="0088658F" w:rsidRDefault="006B5648" w:rsidP="00FC19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658F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Неудовлетворительно» - от 0 до 50</w:t>
      </w:r>
      <w:r w:rsidRPr="0088658F">
        <w:rPr>
          <w:rFonts w:ascii="Times New Roman" w:hAnsi="Times New Roman"/>
          <w:sz w:val="28"/>
          <w:szCs w:val="28"/>
          <w:lang w:eastAsia="ru-RU"/>
        </w:rPr>
        <w:t xml:space="preserve"> баллов.</w:t>
      </w:r>
    </w:p>
    <w:p w:rsidR="006B5648" w:rsidRPr="0088658F" w:rsidRDefault="006B5648" w:rsidP="00FC19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648" w:rsidRPr="0088658F" w:rsidRDefault="006B5648" w:rsidP="00FC19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648" w:rsidRPr="00541B33" w:rsidRDefault="006B5648" w:rsidP="00FC1983">
      <w:pPr>
        <w:tabs>
          <w:tab w:val="left" w:pos="108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ar-SA"/>
        </w:rPr>
      </w:pPr>
      <w:r w:rsidRPr="0088658F">
        <w:rPr>
          <w:rFonts w:ascii="Times New Roman" w:hAnsi="Times New Roman"/>
          <w:sz w:val="28"/>
          <w:szCs w:val="28"/>
          <w:lang w:eastAsia="ru-RU"/>
        </w:rPr>
        <w:t xml:space="preserve">Преподаватель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Шафикова А.А.</w:t>
      </w:r>
    </w:p>
    <w:p w:rsidR="006B5648" w:rsidRDefault="006B5648" w:rsidP="00FC1983"/>
    <w:p w:rsidR="006B5648" w:rsidRDefault="006B5648"/>
    <w:sectPr w:rsidR="006B5648" w:rsidSect="004C44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983"/>
    <w:rsid w:val="000003D9"/>
    <w:rsid w:val="00000541"/>
    <w:rsid w:val="0000057B"/>
    <w:rsid w:val="00000664"/>
    <w:rsid w:val="000009CA"/>
    <w:rsid w:val="0000100E"/>
    <w:rsid w:val="00001505"/>
    <w:rsid w:val="00001539"/>
    <w:rsid w:val="0000153F"/>
    <w:rsid w:val="000019B4"/>
    <w:rsid w:val="00001A50"/>
    <w:rsid w:val="00001C34"/>
    <w:rsid w:val="00001E75"/>
    <w:rsid w:val="0000230B"/>
    <w:rsid w:val="0000261B"/>
    <w:rsid w:val="00002664"/>
    <w:rsid w:val="00002B13"/>
    <w:rsid w:val="00002C04"/>
    <w:rsid w:val="00002D0C"/>
    <w:rsid w:val="00002EF1"/>
    <w:rsid w:val="0000303E"/>
    <w:rsid w:val="0000319F"/>
    <w:rsid w:val="00003631"/>
    <w:rsid w:val="0000378F"/>
    <w:rsid w:val="0000382E"/>
    <w:rsid w:val="00003CBD"/>
    <w:rsid w:val="000041E9"/>
    <w:rsid w:val="00004C9F"/>
    <w:rsid w:val="00004DFA"/>
    <w:rsid w:val="00004EE1"/>
    <w:rsid w:val="00004F6C"/>
    <w:rsid w:val="0000556F"/>
    <w:rsid w:val="0000562B"/>
    <w:rsid w:val="00005A3E"/>
    <w:rsid w:val="000061D5"/>
    <w:rsid w:val="0000649E"/>
    <w:rsid w:val="00006A7D"/>
    <w:rsid w:val="00007432"/>
    <w:rsid w:val="000074B1"/>
    <w:rsid w:val="00007606"/>
    <w:rsid w:val="00007D20"/>
    <w:rsid w:val="00010161"/>
    <w:rsid w:val="00010346"/>
    <w:rsid w:val="000103CE"/>
    <w:rsid w:val="0001048B"/>
    <w:rsid w:val="0001054E"/>
    <w:rsid w:val="000106A8"/>
    <w:rsid w:val="000109A4"/>
    <w:rsid w:val="0001149D"/>
    <w:rsid w:val="00011943"/>
    <w:rsid w:val="00011FB7"/>
    <w:rsid w:val="000124E4"/>
    <w:rsid w:val="000125B0"/>
    <w:rsid w:val="00012675"/>
    <w:rsid w:val="00012957"/>
    <w:rsid w:val="00012A87"/>
    <w:rsid w:val="00012B45"/>
    <w:rsid w:val="00012E90"/>
    <w:rsid w:val="0001335C"/>
    <w:rsid w:val="00013393"/>
    <w:rsid w:val="00013C32"/>
    <w:rsid w:val="00013FCF"/>
    <w:rsid w:val="000143A5"/>
    <w:rsid w:val="00014583"/>
    <w:rsid w:val="000149EB"/>
    <w:rsid w:val="00014AEC"/>
    <w:rsid w:val="00014B53"/>
    <w:rsid w:val="00015415"/>
    <w:rsid w:val="00015D64"/>
    <w:rsid w:val="00015DB1"/>
    <w:rsid w:val="00015F29"/>
    <w:rsid w:val="00015FA4"/>
    <w:rsid w:val="0001620F"/>
    <w:rsid w:val="00016719"/>
    <w:rsid w:val="00016AB4"/>
    <w:rsid w:val="00017043"/>
    <w:rsid w:val="00017230"/>
    <w:rsid w:val="00017339"/>
    <w:rsid w:val="000175F0"/>
    <w:rsid w:val="00017790"/>
    <w:rsid w:val="000177F4"/>
    <w:rsid w:val="000200DC"/>
    <w:rsid w:val="00020683"/>
    <w:rsid w:val="00020688"/>
    <w:rsid w:val="0002074A"/>
    <w:rsid w:val="00020801"/>
    <w:rsid w:val="0002094A"/>
    <w:rsid w:val="000209C4"/>
    <w:rsid w:val="00020B08"/>
    <w:rsid w:val="00020C42"/>
    <w:rsid w:val="00020E98"/>
    <w:rsid w:val="000211AA"/>
    <w:rsid w:val="00021427"/>
    <w:rsid w:val="000218EA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165"/>
    <w:rsid w:val="0002433E"/>
    <w:rsid w:val="0002494D"/>
    <w:rsid w:val="00024D99"/>
    <w:rsid w:val="00024FC8"/>
    <w:rsid w:val="00025087"/>
    <w:rsid w:val="00025151"/>
    <w:rsid w:val="0002526B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2C3"/>
    <w:rsid w:val="00026742"/>
    <w:rsid w:val="00026D06"/>
    <w:rsid w:val="00026F27"/>
    <w:rsid w:val="00026F56"/>
    <w:rsid w:val="00027513"/>
    <w:rsid w:val="0002769F"/>
    <w:rsid w:val="0002777C"/>
    <w:rsid w:val="00027985"/>
    <w:rsid w:val="00027A88"/>
    <w:rsid w:val="00027AD8"/>
    <w:rsid w:val="00027C2A"/>
    <w:rsid w:val="0003005F"/>
    <w:rsid w:val="000300BB"/>
    <w:rsid w:val="00030179"/>
    <w:rsid w:val="000301C8"/>
    <w:rsid w:val="000302FF"/>
    <w:rsid w:val="00030604"/>
    <w:rsid w:val="00030662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1C0B"/>
    <w:rsid w:val="00031E6B"/>
    <w:rsid w:val="000320B0"/>
    <w:rsid w:val="000327A0"/>
    <w:rsid w:val="00032CCF"/>
    <w:rsid w:val="00032F19"/>
    <w:rsid w:val="000330F3"/>
    <w:rsid w:val="000337F5"/>
    <w:rsid w:val="00033890"/>
    <w:rsid w:val="00033993"/>
    <w:rsid w:val="00033AE9"/>
    <w:rsid w:val="00035237"/>
    <w:rsid w:val="0003529A"/>
    <w:rsid w:val="000353F6"/>
    <w:rsid w:val="00035633"/>
    <w:rsid w:val="0003568B"/>
    <w:rsid w:val="00035692"/>
    <w:rsid w:val="00035A08"/>
    <w:rsid w:val="000361B8"/>
    <w:rsid w:val="00036237"/>
    <w:rsid w:val="000362F8"/>
    <w:rsid w:val="000364E8"/>
    <w:rsid w:val="00036B5B"/>
    <w:rsid w:val="00036C80"/>
    <w:rsid w:val="00037242"/>
    <w:rsid w:val="000372F6"/>
    <w:rsid w:val="00037693"/>
    <w:rsid w:val="00037B6B"/>
    <w:rsid w:val="00037B77"/>
    <w:rsid w:val="00037E3A"/>
    <w:rsid w:val="0004026E"/>
    <w:rsid w:val="00040307"/>
    <w:rsid w:val="00040345"/>
    <w:rsid w:val="0004055F"/>
    <w:rsid w:val="000406C8"/>
    <w:rsid w:val="00040991"/>
    <w:rsid w:val="00040A54"/>
    <w:rsid w:val="00040B96"/>
    <w:rsid w:val="00040DC8"/>
    <w:rsid w:val="0004157D"/>
    <w:rsid w:val="0004171B"/>
    <w:rsid w:val="00042729"/>
    <w:rsid w:val="0004296C"/>
    <w:rsid w:val="000429AB"/>
    <w:rsid w:val="00042BC5"/>
    <w:rsid w:val="00042D9D"/>
    <w:rsid w:val="00042E4A"/>
    <w:rsid w:val="00042FD6"/>
    <w:rsid w:val="00043014"/>
    <w:rsid w:val="00043411"/>
    <w:rsid w:val="00043480"/>
    <w:rsid w:val="000434E9"/>
    <w:rsid w:val="00043EA7"/>
    <w:rsid w:val="00043F52"/>
    <w:rsid w:val="0004400A"/>
    <w:rsid w:val="00044282"/>
    <w:rsid w:val="00044894"/>
    <w:rsid w:val="000448EF"/>
    <w:rsid w:val="00044A78"/>
    <w:rsid w:val="00044F03"/>
    <w:rsid w:val="00044F98"/>
    <w:rsid w:val="000458D6"/>
    <w:rsid w:val="00045A6A"/>
    <w:rsid w:val="00045FF9"/>
    <w:rsid w:val="000461CF"/>
    <w:rsid w:val="0004712D"/>
    <w:rsid w:val="0004745C"/>
    <w:rsid w:val="000476C5"/>
    <w:rsid w:val="000478C4"/>
    <w:rsid w:val="00047966"/>
    <w:rsid w:val="00047D35"/>
    <w:rsid w:val="00047D90"/>
    <w:rsid w:val="00047EC2"/>
    <w:rsid w:val="00047F86"/>
    <w:rsid w:val="00050AF1"/>
    <w:rsid w:val="00050AF9"/>
    <w:rsid w:val="00050C13"/>
    <w:rsid w:val="00050D3C"/>
    <w:rsid w:val="0005144D"/>
    <w:rsid w:val="00051BC7"/>
    <w:rsid w:val="00051FAA"/>
    <w:rsid w:val="00052222"/>
    <w:rsid w:val="00052DEE"/>
    <w:rsid w:val="00052E3D"/>
    <w:rsid w:val="00052F3C"/>
    <w:rsid w:val="0005335D"/>
    <w:rsid w:val="000533BF"/>
    <w:rsid w:val="00053747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3FB"/>
    <w:rsid w:val="00055B9D"/>
    <w:rsid w:val="00055DE3"/>
    <w:rsid w:val="00056026"/>
    <w:rsid w:val="000568B4"/>
    <w:rsid w:val="00056E2B"/>
    <w:rsid w:val="000570F8"/>
    <w:rsid w:val="000573B7"/>
    <w:rsid w:val="00057AB7"/>
    <w:rsid w:val="00057F4E"/>
    <w:rsid w:val="000605C7"/>
    <w:rsid w:val="00060766"/>
    <w:rsid w:val="00060C75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2B4C"/>
    <w:rsid w:val="0006390D"/>
    <w:rsid w:val="0006390E"/>
    <w:rsid w:val="00063D53"/>
    <w:rsid w:val="0006404C"/>
    <w:rsid w:val="00064283"/>
    <w:rsid w:val="00064571"/>
    <w:rsid w:val="00064A4C"/>
    <w:rsid w:val="00065048"/>
    <w:rsid w:val="00065109"/>
    <w:rsid w:val="00065176"/>
    <w:rsid w:val="00065502"/>
    <w:rsid w:val="00065A96"/>
    <w:rsid w:val="00066512"/>
    <w:rsid w:val="00066782"/>
    <w:rsid w:val="000667DF"/>
    <w:rsid w:val="00066ABE"/>
    <w:rsid w:val="00066E1E"/>
    <w:rsid w:val="00066F6E"/>
    <w:rsid w:val="00066F85"/>
    <w:rsid w:val="0006705A"/>
    <w:rsid w:val="000670D1"/>
    <w:rsid w:val="000672F0"/>
    <w:rsid w:val="000676D3"/>
    <w:rsid w:val="00067BC6"/>
    <w:rsid w:val="00070828"/>
    <w:rsid w:val="00070B0F"/>
    <w:rsid w:val="00070B29"/>
    <w:rsid w:val="00070F2B"/>
    <w:rsid w:val="000710DC"/>
    <w:rsid w:val="00071295"/>
    <w:rsid w:val="0007139B"/>
    <w:rsid w:val="00071A16"/>
    <w:rsid w:val="0007255D"/>
    <w:rsid w:val="00072883"/>
    <w:rsid w:val="00072896"/>
    <w:rsid w:val="00072A9A"/>
    <w:rsid w:val="00072B0C"/>
    <w:rsid w:val="00072EC5"/>
    <w:rsid w:val="00072F33"/>
    <w:rsid w:val="00072FD8"/>
    <w:rsid w:val="0007300A"/>
    <w:rsid w:val="00073801"/>
    <w:rsid w:val="000738A9"/>
    <w:rsid w:val="0007391A"/>
    <w:rsid w:val="00073D45"/>
    <w:rsid w:val="00073D6A"/>
    <w:rsid w:val="00073EC6"/>
    <w:rsid w:val="0007411D"/>
    <w:rsid w:val="0007417C"/>
    <w:rsid w:val="000741A4"/>
    <w:rsid w:val="0007448D"/>
    <w:rsid w:val="000744C3"/>
    <w:rsid w:val="00074E3B"/>
    <w:rsid w:val="00074E57"/>
    <w:rsid w:val="000752DF"/>
    <w:rsid w:val="000754B6"/>
    <w:rsid w:val="000757EB"/>
    <w:rsid w:val="00075B90"/>
    <w:rsid w:val="00075C1D"/>
    <w:rsid w:val="00075C82"/>
    <w:rsid w:val="00076162"/>
    <w:rsid w:val="0007650F"/>
    <w:rsid w:val="000768E9"/>
    <w:rsid w:val="00076975"/>
    <w:rsid w:val="00076B5F"/>
    <w:rsid w:val="00077149"/>
    <w:rsid w:val="0007731B"/>
    <w:rsid w:val="0007767D"/>
    <w:rsid w:val="00077AAE"/>
    <w:rsid w:val="00077B6D"/>
    <w:rsid w:val="00077B75"/>
    <w:rsid w:val="00077C03"/>
    <w:rsid w:val="00077D2C"/>
    <w:rsid w:val="00077E3A"/>
    <w:rsid w:val="00077F35"/>
    <w:rsid w:val="00080296"/>
    <w:rsid w:val="000802D3"/>
    <w:rsid w:val="00080373"/>
    <w:rsid w:val="00080668"/>
    <w:rsid w:val="0008083E"/>
    <w:rsid w:val="00080CEF"/>
    <w:rsid w:val="00081177"/>
    <w:rsid w:val="0008127C"/>
    <w:rsid w:val="000812C2"/>
    <w:rsid w:val="0008183D"/>
    <w:rsid w:val="00081DFD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3EDB"/>
    <w:rsid w:val="00084790"/>
    <w:rsid w:val="00084865"/>
    <w:rsid w:val="00084A9B"/>
    <w:rsid w:val="00084BDB"/>
    <w:rsid w:val="00084D9D"/>
    <w:rsid w:val="00085239"/>
    <w:rsid w:val="00085542"/>
    <w:rsid w:val="000855BE"/>
    <w:rsid w:val="000855E6"/>
    <w:rsid w:val="00085F74"/>
    <w:rsid w:val="00086670"/>
    <w:rsid w:val="000869AF"/>
    <w:rsid w:val="00086FE5"/>
    <w:rsid w:val="00087026"/>
    <w:rsid w:val="000871A8"/>
    <w:rsid w:val="000872FF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220"/>
    <w:rsid w:val="00091679"/>
    <w:rsid w:val="0009176B"/>
    <w:rsid w:val="0009176E"/>
    <w:rsid w:val="00091D56"/>
    <w:rsid w:val="00091E91"/>
    <w:rsid w:val="00092691"/>
    <w:rsid w:val="00092823"/>
    <w:rsid w:val="00092A3A"/>
    <w:rsid w:val="00092E6A"/>
    <w:rsid w:val="00093250"/>
    <w:rsid w:val="00093A1A"/>
    <w:rsid w:val="00093B39"/>
    <w:rsid w:val="0009484D"/>
    <w:rsid w:val="00094986"/>
    <w:rsid w:val="000949CE"/>
    <w:rsid w:val="00094B0C"/>
    <w:rsid w:val="00094F4D"/>
    <w:rsid w:val="000953C0"/>
    <w:rsid w:val="0009552A"/>
    <w:rsid w:val="00095598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6FDA"/>
    <w:rsid w:val="00097129"/>
    <w:rsid w:val="000972E1"/>
    <w:rsid w:val="00097465"/>
    <w:rsid w:val="000975B1"/>
    <w:rsid w:val="00097854"/>
    <w:rsid w:val="000978C9"/>
    <w:rsid w:val="00097BC0"/>
    <w:rsid w:val="00097BC1"/>
    <w:rsid w:val="00097BE6"/>
    <w:rsid w:val="00097F4C"/>
    <w:rsid w:val="00097FED"/>
    <w:rsid w:val="000A01B5"/>
    <w:rsid w:val="000A04D1"/>
    <w:rsid w:val="000A0508"/>
    <w:rsid w:val="000A09A4"/>
    <w:rsid w:val="000A0C6B"/>
    <w:rsid w:val="000A0EFC"/>
    <w:rsid w:val="000A0F09"/>
    <w:rsid w:val="000A0FDF"/>
    <w:rsid w:val="000A102C"/>
    <w:rsid w:val="000A1084"/>
    <w:rsid w:val="000A118A"/>
    <w:rsid w:val="000A1A77"/>
    <w:rsid w:val="000A1DCA"/>
    <w:rsid w:val="000A24BF"/>
    <w:rsid w:val="000A276D"/>
    <w:rsid w:val="000A27D4"/>
    <w:rsid w:val="000A2B47"/>
    <w:rsid w:val="000A2C70"/>
    <w:rsid w:val="000A3668"/>
    <w:rsid w:val="000A36F8"/>
    <w:rsid w:val="000A39BC"/>
    <w:rsid w:val="000A3B06"/>
    <w:rsid w:val="000A3ED1"/>
    <w:rsid w:val="000A4132"/>
    <w:rsid w:val="000A4622"/>
    <w:rsid w:val="000A4E38"/>
    <w:rsid w:val="000A51C6"/>
    <w:rsid w:val="000A56B1"/>
    <w:rsid w:val="000A5702"/>
    <w:rsid w:val="000A5808"/>
    <w:rsid w:val="000A58FA"/>
    <w:rsid w:val="000A59AB"/>
    <w:rsid w:val="000A6309"/>
    <w:rsid w:val="000A6563"/>
    <w:rsid w:val="000A65B9"/>
    <w:rsid w:val="000A6A84"/>
    <w:rsid w:val="000A72EA"/>
    <w:rsid w:val="000A73E6"/>
    <w:rsid w:val="000A7692"/>
    <w:rsid w:val="000A76BD"/>
    <w:rsid w:val="000A7AA5"/>
    <w:rsid w:val="000A7F81"/>
    <w:rsid w:val="000B0023"/>
    <w:rsid w:val="000B056D"/>
    <w:rsid w:val="000B071D"/>
    <w:rsid w:val="000B0C13"/>
    <w:rsid w:val="000B0FF2"/>
    <w:rsid w:val="000B13BB"/>
    <w:rsid w:val="000B164F"/>
    <w:rsid w:val="000B19AA"/>
    <w:rsid w:val="000B2055"/>
    <w:rsid w:val="000B2170"/>
    <w:rsid w:val="000B2B01"/>
    <w:rsid w:val="000B2C9C"/>
    <w:rsid w:val="000B3326"/>
    <w:rsid w:val="000B34E1"/>
    <w:rsid w:val="000B3B2E"/>
    <w:rsid w:val="000B3C76"/>
    <w:rsid w:val="000B3CF7"/>
    <w:rsid w:val="000B420C"/>
    <w:rsid w:val="000B4337"/>
    <w:rsid w:val="000B47A9"/>
    <w:rsid w:val="000B49B4"/>
    <w:rsid w:val="000B4B8D"/>
    <w:rsid w:val="000B4D0F"/>
    <w:rsid w:val="000B4F18"/>
    <w:rsid w:val="000B4FCC"/>
    <w:rsid w:val="000B5014"/>
    <w:rsid w:val="000B52AF"/>
    <w:rsid w:val="000B54EB"/>
    <w:rsid w:val="000B5626"/>
    <w:rsid w:val="000B567F"/>
    <w:rsid w:val="000B58BD"/>
    <w:rsid w:val="000B58F9"/>
    <w:rsid w:val="000B5B07"/>
    <w:rsid w:val="000B5B1A"/>
    <w:rsid w:val="000B6390"/>
    <w:rsid w:val="000B63A2"/>
    <w:rsid w:val="000B6614"/>
    <w:rsid w:val="000B6915"/>
    <w:rsid w:val="000B7024"/>
    <w:rsid w:val="000B719E"/>
    <w:rsid w:val="000B7334"/>
    <w:rsid w:val="000B7502"/>
    <w:rsid w:val="000B7855"/>
    <w:rsid w:val="000B79EB"/>
    <w:rsid w:val="000B7A19"/>
    <w:rsid w:val="000B7A59"/>
    <w:rsid w:val="000B7B76"/>
    <w:rsid w:val="000B7BC4"/>
    <w:rsid w:val="000B7CC2"/>
    <w:rsid w:val="000C0298"/>
    <w:rsid w:val="000C065A"/>
    <w:rsid w:val="000C0BD7"/>
    <w:rsid w:val="000C0F65"/>
    <w:rsid w:val="000C11AD"/>
    <w:rsid w:val="000C13D3"/>
    <w:rsid w:val="000C184D"/>
    <w:rsid w:val="000C19D3"/>
    <w:rsid w:val="000C1AAD"/>
    <w:rsid w:val="000C2659"/>
    <w:rsid w:val="000C2A7E"/>
    <w:rsid w:val="000C2BC4"/>
    <w:rsid w:val="000C2E50"/>
    <w:rsid w:val="000C32D1"/>
    <w:rsid w:val="000C3341"/>
    <w:rsid w:val="000C337E"/>
    <w:rsid w:val="000C3678"/>
    <w:rsid w:val="000C39B5"/>
    <w:rsid w:val="000C3FC4"/>
    <w:rsid w:val="000C3FFA"/>
    <w:rsid w:val="000C44DC"/>
    <w:rsid w:val="000C4D9D"/>
    <w:rsid w:val="000C4DA5"/>
    <w:rsid w:val="000C51C9"/>
    <w:rsid w:val="000C5803"/>
    <w:rsid w:val="000C6122"/>
    <w:rsid w:val="000C631A"/>
    <w:rsid w:val="000C671B"/>
    <w:rsid w:val="000C7136"/>
    <w:rsid w:val="000C7DCB"/>
    <w:rsid w:val="000D0210"/>
    <w:rsid w:val="000D0AAD"/>
    <w:rsid w:val="000D0CDE"/>
    <w:rsid w:val="000D0DAE"/>
    <w:rsid w:val="000D11E9"/>
    <w:rsid w:val="000D1201"/>
    <w:rsid w:val="000D170D"/>
    <w:rsid w:val="000D196F"/>
    <w:rsid w:val="000D236E"/>
    <w:rsid w:val="000D2471"/>
    <w:rsid w:val="000D2B40"/>
    <w:rsid w:val="000D2BE6"/>
    <w:rsid w:val="000D2E67"/>
    <w:rsid w:val="000D3346"/>
    <w:rsid w:val="000D37E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169"/>
    <w:rsid w:val="000D5382"/>
    <w:rsid w:val="000D5577"/>
    <w:rsid w:val="000D5588"/>
    <w:rsid w:val="000D5B69"/>
    <w:rsid w:val="000D5B8D"/>
    <w:rsid w:val="000D5FD3"/>
    <w:rsid w:val="000D6201"/>
    <w:rsid w:val="000D62C1"/>
    <w:rsid w:val="000D670E"/>
    <w:rsid w:val="000D69CB"/>
    <w:rsid w:val="000D6AC7"/>
    <w:rsid w:val="000D6B34"/>
    <w:rsid w:val="000D6C47"/>
    <w:rsid w:val="000D6D28"/>
    <w:rsid w:val="000D6E90"/>
    <w:rsid w:val="000D6FF6"/>
    <w:rsid w:val="000D7011"/>
    <w:rsid w:val="000D70C3"/>
    <w:rsid w:val="000D77D8"/>
    <w:rsid w:val="000D7B82"/>
    <w:rsid w:val="000D7D7F"/>
    <w:rsid w:val="000E0184"/>
    <w:rsid w:val="000E026A"/>
    <w:rsid w:val="000E02D4"/>
    <w:rsid w:val="000E0348"/>
    <w:rsid w:val="000E0779"/>
    <w:rsid w:val="000E08E0"/>
    <w:rsid w:val="000E0974"/>
    <w:rsid w:val="000E0A18"/>
    <w:rsid w:val="000E0B22"/>
    <w:rsid w:val="000E0E61"/>
    <w:rsid w:val="000E0EB0"/>
    <w:rsid w:val="000E0F92"/>
    <w:rsid w:val="000E156A"/>
    <w:rsid w:val="000E19A1"/>
    <w:rsid w:val="000E1AAF"/>
    <w:rsid w:val="000E1D1D"/>
    <w:rsid w:val="000E1F08"/>
    <w:rsid w:val="000E1FF2"/>
    <w:rsid w:val="000E21AD"/>
    <w:rsid w:val="000E22B5"/>
    <w:rsid w:val="000E288D"/>
    <w:rsid w:val="000E2A0E"/>
    <w:rsid w:val="000E2A5E"/>
    <w:rsid w:val="000E2E63"/>
    <w:rsid w:val="000E30FE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8EA"/>
    <w:rsid w:val="000E4C47"/>
    <w:rsid w:val="000E4C77"/>
    <w:rsid w:val="000E514A"/>
    <w:rsid w:val="000E5486"/>
    <w:rsid w:val="000E551E"/>
    <w:rsid w:val="000E558F"/>
    <w:rsid w:val="000E5C39"/>
    <w:rsid w:val="000E5CAC"/>
    <w:rsid w:val="000E64A9"/>
    <w:rsid w:val="000E66AB"/>
    <w:rsid w:val="000E6734"/>
    <w:rsid w:val="000E6784"/>
    <w:rsid w:val="000E6863"/>
    <w:rsid w:val="000E690D"/>
    <w:rsid w:val="000E6FE3"/>
    <w:rsid w:val="000E73E5"/>
    <w:rsid w:val="000E7450"/>
    <w:rsid w:val="000E789D"/>
    <w:rsid w:val="000E7A49"/>
    <w:rsid w:val="000E7A8F"/>
    <w:rsid w:val="000E7DB1"/>
    <w:rsid w:val="000E7EBD"/>
    <w:rsid w:val="000F02F8"/>
    <w:rsid w:val="000F0865"/>
    <w:rsid w:val="000F11A2"/>
    <w:rsid w:val="000F1287"/>
    <w:rsid w:val="000F1344"/>
    <w:rsid w:val="000F1C22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2E1B"/>
    <w:rsid w:val="000F3720"/>
    <w:rsid w:val="000F4103"/>
    <w:rsid w:val="000F4278"/>
    <w:rsid w:val="000F43F4"/>
    <w:rsid w:val="000F4666"/>
    <w:rsid w:val="000F467D"/>
    <w:rsid w:val="000F47AC"/>
    <w:rsid w:val="000F4A50"/>
    <w:rsid w:val="000F4BD4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7DB"/>
    <w:rsid w:val="000F68C1"/>
    <w:rsid w:val="000F6D82"/>
    <w:rsid w:val="000F6FB5"/>
    <w:rsid w:val="000F7113"/>
    <w:rsid w:val="000F725F"/>
    <w:rsid w:val="000F750C"/>
    <w:rsid w:val="000F751F"/>
    <w:rsid w:val="000F76EA"/>
    <w:rsid w:val="000F78D5"/>
    <w:rsid w:val="000F79F6"/>
    <w:rsid w:val="000F7B87"/>
    <w:rsid w:val="000F7F37"/>
    <w:rsid w:val="000F7F97"/>
    <w:rsid w:val="00100581"/>
    <w:rsid w:val="00100781"/>
    <w:rsid w:val="00100A50"/>
    <w:rsid w:val="00100C41"/>
    <w:rsid w:val="00100C6C"/>
    <w:rsid w:val="00100C99"/>
    <w:rsid w:val="00100E3F"/>
    <w:rsid w:val="00100E42"/>
    <w:rsid w:val="0010118C"/>
    <w:rsid w:val="001018F8"/>
    <w:rsid w:val="00101BB2"/>
    <w:rsid w:val="00101D77"/>
    <w:rsid w:val="001024D6"/>
    <w:rsid w:val="00102AD2"/>
    <w:rsid w:val="00102B16"/>
    <w:rsid w:val="00102BB1"/>
    <w:rsid w:val="00102FCE"/>
    <w:rsid w:val="0010306D"/>
    <w:rsid w:val="00103250"/>
    <w:rsid w:val="00103266"/>
    <w:rsid w:val="001032C6"/>
    <w:rsid w:val="0010344D"/>
    <w:rsid w:val="00103C35"/>
    <w:rsid w:val="00103F5F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5FA0"/>
    <w:rsid w:val="0010696F"/>
    <w:rsid w:val="00106DCB"/>
    <w:rsid w:val="0010716F"/>
    <w:rsid w:val="001077EC"/>
    <w:rsid w:val="00107ADA"/>
    <w:rsid w:val="00107BA3"/>
    <w:rsid w:val="00107E2D"/>
    <w:rsid w:val="00110238"/>
    <w:rsid w:val="001104DA"/>
    <w:rsid w:val="00110916"/>
    <w:rsid w:val="00110CA6"/>
    <w:rsid w:val="00110E3A"/>
    <w:rsid w:val="001110A1"/>
    <w:rsid w:val="00111462"/>
    <w:rsid w:val="001114C8"/>
    <w:rsid w:val="00111511"/>
    <w:rsid w:val="00111553"/>
    <w:rsid w:val="00111895"/>
    <w:rsid w:val="00111CA3"/>
    <w:rsid w:val="00111E4C"/>
    <w:rsid w:val="00111FE4"/>
    <w:rsid w:val="001120BB"/>
    <w:rsid w:val="001126CC"/>
    <w:rsid w:val="00112A2B"/>
    <w:rsid w:val="00112CAB"/>
    <w:rsid w:val="00112FBD"/>
    <w:rsid w:val="00113BFC"/>
    <w:rsid w:val="00113DC2"/>
    <w:rsid w:val="00114008"/>
    <w:rsid w:val="001140BC"/>
    <w:rsid w:val="00114496"/>
    <w:rsid w:val="00114747"/>
    <w:rsid w:val="001148C9"/>
    <w:rsid w:val="00114A5C"/>
    <w:rsid w:val="00114B4E"/>
    <w:rsid w:val="00114C69"/>
    <w:rsid w:val="00114D28"/>
    <w:rsid w:val="00114F32"/>
    <w:rsid w:val="0011516A"/>
    <w:rsid w:val="0011533A"/>
    <w:rsid w:val="001155AC"/>
    <w:rsid w:val="00115898"/>
    <w:rsid w:val="00115BA8"/>
    <w:rsid w:val="001169FA"/>
    <w:rsid w:val="00117129"/>
    <w:rsid w:val="00117185"/>
    <w:rsid w:val="00117642"/>
    <w:rsid w:val="00117E60"/>
    <w:rsid w:val="00117E63"/>
    <w:rsid w:val="00117E75"/>
    <w:rsid w:val="00117F68"/>
    <w:rsid w:val="00120887"/>
    <w:rsid w:val="0012099D"/>
    <w:rsid w:val="00120B00"/>
    <w:rsid w:val="00120B45"/>
    <w:rsid w:val="00120C27"/>
    <w:rsid w:val="00120D5B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18B"/>
    <w:rsid w:val="00124645"/>
    <w:rsid w:val="0012470F"/>
    <w:rsid w:val="0012478C"/>
    <w:rsid w:val="0012494E"/>
    <w:rsid w:val="00124A9A"/>
    <w:rsid w:val="00124C2E"/>
    <w:rsid w:val="00124C9E"/>
    <w:rsid w:val="00124CAA"/>
    <w:rsid w:val="00124CB1"/>
    <w:rsid w:val="0012512B"/>
    <w:rsid w:val="00125312"/>
    <w:rsid w:val="00125387"/>
    <w:rsid w:val="00125909"/>
    <w:rsid w:val="0012607F"/>
    <w:rsid w:val="0012625C"/>
    <w:rsid w:val="00126645"/>
    <w:rsid w:val="00126C80"/>
    <w:rsid w:val="001276DE"/>
    <w:rsid w:val="001278E3"/>
    <w:rsid w:val="00127BA4"/>
    <w:rsid w:val="001304D6"/>
    <w:rsid w:val="001305D7"/>
    <w:rsid w:val="001305E3"/>
    <w:rsid w:val="00130629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55C"/>
    <w:rsid w:val="001328E4"/>
    <w:rsid w:val="00132DC4"/>
    <w:rsid w:val="00133147"/>
    <w:rsid w:val="00133150"/>
    <w:rsid w:val="001336E9"/>
    <w:rsid w:val="00133723"/>
    <w:rsid w:val="001337F6"/>
    <w:rsid w:val="0013426D"/>
    <w:rsid w:val="00134ADA"/>
    <w:rsid w:val="00134D47"/>
    <w:rsid w:val="0013544F"/>
    <w:rsid w:val="00136829"/>
    <w:rsid w:val="0013688D"/>
    <w:rsid w:val="00136FB4"/>
    <w:rsid w:val="001374AB"/>
    <w:rsid w:val="001376EE"/>
    <w:rsid w:val="00137E83"/>
    <w:rsid w:val="00137FF0"/>
    <w:rsid w:val="00140131"/>
    <w:rsid w:val="00140277"/>
    <w:rsid w:val="0014056A"/>
    <w:rsid w:val="00140622"/>
    <w:rsid w:val="00140A78"/>
    <w:rsid w:val="00140B3D"/>
    <w:rsid w:val="00140BAE"/>
    <w:rsid w:val="00140EF8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0FE"/>
    <w:rsid w:val="00143176"/>
    <w:rsid w:val="001434EE"/>
    <w:rsid w:val="00143620"/>
    <w:rsid w:val="00143BFD"/>
    <w:rsid w:val="00143C92"/>
    <w:rsid w:val="00143EB1"/>
    <w:rsid w:val="001440D5"/>
    <w:rsid w:val="0014426B"/>
    <w:rsid w:val="0014429D"/>
    <w:rsid w:val="00144A86"/>
    <w:rsid w:val="00144E96"/>
    <w:rsid w:val="00144F38"/>
    <w:rsid w:val="00145098"/>
    <w:rsid w:val="00145812"/>
    <w:rsid w:val="001460AF"/>
    <w:rsid w:val="001465B7"/>
    <w:rsid w:val="00146A18"/>
    <w:rsid w:val="001476CD"/>
    <w:rsid w:val="0014786A"/>
    <w:rsid w:val="001478E5"/>
    <w:rsid w:val="001479B9"/>
    <w:rsid w:val="00147B6D"/>
    <w:rsid w:val="00147D68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5A"/>
    <w:rsid w:val="00152697"/>
    <w:rsid w:val="00152813"/>
    <w:rsid w:val="00153327"/>
    <w:rsid w:val="0015383A"/>
    <w:rsid w:val="0015396F"/>
    <w:rsid w:val="00153AA8"/>
    <w:rsid w:val="00153DFD"/>
    <w:rsid w:val="00154582"/>
    <w:rsid w:val="001547AB"/>
    <w:rsid w:val="001553A4"/>
    <w:rsid w:val="001555D4"/>
    <w:rsid w:val="001558E2"/>
    <w:rsid w:val="00155BF0"/>
    <w:rsid w:val="00155DF5"/>
    <w:rsid w:val="001563B1"/>
    <w:rsid w:val="00156486"/>
    <w:rsid w:val="0015650B"/>
    <w:rsid w:val="00156ACD"/>
    <w:rsid w:val="00156CED"/>
    <w:rsid w:val="00157222"/>
    <w:rsid w:val="00157537"/>
    <w:rsid w:val="00157784"/>
    <w:rsid w:val="001577B8"/>
    <w:rsid w:val="00157801"/>
    <w:rsid w:val="00157A48"/>
    <w:rsid w:val="001600CC"/>
    <w:rsid w:val="00160285"/>
    <w:rsid w:val="001605CA"/>
    <w:rsid w:val="0016083C"/>
    <w:rsid w:val="00160A18"/>
    <w:rsid w:val="00160B69"/>
    <w:rsid w:val="00160C14"/>
    <w:rsid w:val="00160D3A"/>
    <w:rsid w:val="0016131A"/>
    <w:rsid w:val="001617EF"/>
    <w:rsid w:val="001618C5"/>
    <w:rsid w:val="00161BA7"/>
    <w:rsid w:val="00161C05"/>
    <w:rsid w:val="00162017"/>
    <w:rsid w:val="0016226E"/>
    <w:rsid w:val="00162DAB"/>
    <w:rsid w:val="001633DB"/>
    <w:rsid w:val="00163A91"/>
    <w:rsid w:val="00163ADC"/>
    <w:rsid w:val="00164212"/>
    <w:rsid w:val="00164391"/>
    <w:rsid w:val="001648FA"/>
    <w:rsid w:val="00164C32"/>
    <w:rsid w:val="00164E64"/>
    <w:rsid w:val="001653C4"/>
    <w:rsid w:val="00165699"/>
    <w:rsid w:val="00165BAA"/>
    <w:rsid w:val="00165DD4"/>
    <w:rsid w:val="00165E0B"/>
    <w:rsid w:val="0016665E"/>
    <w:rsid w:val="00166850"/>
    <w:rsid w:val="00166B3F"/>
    <w:rsid w:val="00166E99"/>
    <w:rsid w:val="00166F5B"/>
    <w:rsid w:val="00167027"/>
    <w:rsid w:val="00167050"/>
    <w:rsid w:val="0016717D"/>
    <w:rsid w:val="0016741A"/>
    <w:rsid w:val="001676F6"/>
    <w:rsid w:val="00167716"/>
    <w:rsid w:val="00167B93"/>
    <w:rsid w:val="00167F64"/>
    <w:rsid w:val="00167FE8"/>
    <w:rsid w:val="00170287"/>
    <w:rsid w:val="00170435"/>
    <w:rsid w:val="0017057F"/>
    <w:rsid w:val="00170A44"/>
    <w:rsid w:val="00170AAD"/>
    <w:rsid w:val="00170C2B"/>
    <w:rsid w:val="00170D1E"/>
    <w:rsid w:val="00170DAE"/>
    <w:rsid w:val="00170DC9"/>
    <w:rsid w:val="0017148F"/>
    <w:rsid w:val="0017151F"/>
    <w:rsid w:val="001719F2"/>
    <w:rsid w:val="00171B45"/>
    <w:rsid w:val="00171F42"/>
    <w:rsid w:val="00171F80"/>
    <w:rsid w:val="0017271C"/>
    <w:rsid w:val="00172732"/>
    <w:rsid w:val="00172B36"/>
    <w:rsid w:val="00172C34"/>
    <w:rsid w:val="00172C90"/>
    <w:rsid w:val="00173145"/>
    <w:rsid w:val="001733E9"/>
    <w:rsid w:val="0017350F"/>
    <w:rsid w:val="00173A4A"/>
    <w:rsid w:val="00173A77"/>
    <w:rsid w:val="00173AC3"/>
    <w:rsid w:val="00173B76"/>
    <w:rsid w:val="00173FA4"/>
    <w:rsid w:val="001748D7"/>
    <w:rsid w:val="00174AAC"/>
    <w:rsid w:val="00174C45"/>
    <w:rsid w:val="00174EA0"/>
    <w:rsid w:val="00174FDF"/>
    <w:rsid w:val="001750E7"/>
    <w:rsid w:val="0017561F"/>
    <w:rsid w:val="00175D5A"/>
    <w:rsid w:val="001764FA"/>
    <w:rsid w:val="00176846"/>
    <w:rsid w:val="001769A7"/>
    <w:rsid w:val="00176E76"/>
    <w:rsid w:val="00177266"/>
    <w:rsid w:val="001775E5"/>
    <w:rsid w:val="001776A9"/>
    <w:rsid w:val="001777D3"/>
    <w:rsid w:val="001778CF"/>
    <w:rsid w:val="00177964"/>
    <w:rsid w:val="00177A61"/>
    <w:rsid w:val="00177A65"/>
    <w:rsid w:val="00177BC6"/>
    <w:rsid w:val="00177BC9"/>
    <w:rsid w:val="00180050"/>
    <w:rsid w:val="0018023B"/>
    <w:rsid w:val="001803ED"/>
    <w:rsid w:val="001806BB"/>
    <w:rsid w:val="001807F8"/>
    <w:rsid w:val="00180EA1"/>
    <w:rsid w:val="00180EAC"/>
    <w:rsid w:val="00181351"/>
    <w:rsid w:val="00181393"/>
    <w:rsid w:val="001813A6"/>
    <w:rsid w:val="0018148E"/>
    <w:rsid w:val="001817D2"/>
    <w:rsid w:val="00181E00"/>
    <w:rsid w:val="00181FA8"/>
    <w:rsid w:val="001820A9"/>
    <w:rsid w:val="00182155"/>
    <w:rsid w:val="0018236C"/>
    <w:rsid w:val="001826F8"/>
    <w:rsid w:val="001827FD"/>
    <w:rsid w:val="0018281E"/>
    <w:rsid w:val="0018294C"/>
    <w:rsid w:val="00182995"/>
    <w:rsid w:val="00182A1F"/>
    <w:rsid w:val="00182AFC"/>
    <w:rsid w:val="00182B0D"/>
    <w:rsid w:val="00182B7D"/>
    <w:rsid w:val="00182E3A"/>
    <w:rsid w:val="00182E4A"/>
    <w:rsid w:val="00182F0F"/>
    <w:rsid w:val="0018311D"/>
    <w:rsid w:val="00183410"/>
    <w:rsid w:val="0018357F"/>
    <w:rsid w:val="001842B0"/>
    <w:rsid w:val="00184422"/>
    <w:rsid w:val="00184507"/>
    <w:rsid w:val="0018458A"/>
    <w:rsid w:val="0018459B"/>
    <w:rsid w:val="0018470C"/>
    <w:rsid w:val="00184A76"/>
    <w:rsid w:val="00184DEC"/>
    <w:rsid w:val="001854DF"/>
    <w:rsid w:val="001854F2"/>
    <w:rsid w:val="001857FD"/>
    <w:rsid w:val="00185BD5"/>
    <w:rsid w:val="00185F01"/>
    <w:rsid w:val="00186273"/>
    <w:rsid w:val="0018655B"/>
    <w:rsid w:val="001867A9"/>
    <w:rsid w:val="0018695E"/>
    <w:rsid w:val="00186C94"/>
    <w:rsid w:val="00186CF1"/>
    <w:rsid w:val="00187222"/>
    <w:rsid w:val="00187E0B"/>
    <w:rsid w:val="00187F1A"/>
    <w:rsid w:val="00187F92"/>
    <w:rsid w:val="0019056E"/>
    <w:rsid w:val="0019068D"/>
    <w:rsid w:val="00190725"/>
    <w:rsid w:val="001908D9"/>
    <w:rsid w:val="001909F2"/>
    <w:rsid w:val="00190A0F"/>
    <w:rsid w:val="0019102B"/>
    <w:rsid w:val="0019104F"/>
    <w:rsid w:val="0019137E"/>
    <w:rsid w:val="00191654"/>
    <w:rsid w:val="001917C1"/>
    <w:rsid w:val="00191A67"/>
    <w:rsid w:val="00191E08"/>
    <w:rsid w:val="00192118"/>
    <w:rsid w:val="001921E9"/>
    <w:rsid w:val="001923E9"/>
    <w:rsid w:val="001923F2"/>
    <w:rsid w:val="0019278D"/>
    <w:rsid w:val="001927D2"/>
    <w:rsid w:val="00192BED"/>
    <w:rsid w:val="00192CAE"/>
    <w:rsid w:val="00192CDD"/>
    <w:rsid w:val="001935F3"/>
    <w:rsid w:val="001937E5"/>
    <w:rsid w:val="001939FE"/>
    <w:rsid w:val="00193A0E"/>
    <w:rsid w:val="00193FF8"/>
    <w:rsid w:val="001943A5"/>
    <w:rsid w:val="001948B3"/>
    <w:rsid w:val="00194AA1"/>
    <w:rsid w:val="00194D1C"/>
    <w:rsid w:val="00194E48"/>
    <w:rsid w:val="00194F22"/>
    <w:rsid w:val="00194FC0"/>
    <w:rsid w:val="00195109"/>
    <w:rsid w:val="00195340"/>
    <w:rsid w:val="00195407"/>
    <w:rsid w:val="001955C5"/>
    <w:rsid w:val="001956D9"/>
    <w:rsid w:val="00195743"/>
    <w:rsid w:val="00195D94"/>
    <w:rsid w:val="00195DD4"/>
    <w:rsid w:val="00196143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BDC"/>
    <w:rsid w:val="00197DF4"/>
    <w:rsid w:val="00197F78"/>
    <w:rsid w:val="001A02C4"/>
    <w:rsid w:val="001A053E"/>
    <w:rsid w:val="001A079A"/>
    <w:rsid w:val="001A0B01"/>
    <w:rsid w:val="001A0CB8"/>
    <w:rsid w:val="001A0ED1"/>
    <w:rsid w:val="001A0FBE"/>
    <w:rsid w:val="001A1148"/>
    <w:rsid w:val="001A14E1"/>
    <w:rsid w:val="001A1527"/>
    <w:rsid w:val="001A17DA"/>
    <w:rsid w:val="001A1C48"/>
    <w:rsid w:val="001A1DEF"/>
    <w:rsid w:val="001A1E38"/>
    <w:rsid w:val="001A2429"/>
    <w:rsid w:val="001A244E"/>
    <w:rsid w:val="001A2651"/>
    <w:rsid w:val="001A2B60"/>
    <w:rsid w:val="001A2E48"/>
    <w:rsid w:val="001A2FAC"/>
    <w:rsid w:val="001A30D7"/>
    <w:rsid w:val="001A3157"/>
    <w:rsid w:val="001A36E8"/>
    <w:rsid w:val="001A3A08"/>
    <w:rsid w:val="001A3D8B"/>
    <w:rsid w:val="001A4092"/>
    <w:rsid w:val="001A462A"/>
    <w:rsid w:val="001A49B8"/>
    <w:rsid w:val="001A4C22"/>
    <w:rsid w:val="001A516A"/>
    <w:rsid w:val="001A5651"/>
    <w:rsid w:val="001A57EA"/>
    <w:rsid w:val="001A589C"/>
    <w:rsid w:val="001A5ABA"/>
    <w:rsid w:val="001A5B48"/>
    <w:rsid w:val="001A5CAA"/>
    <w:rsid w:val="001A63B8"/>
    <w:rsid w:val="001A66C1"/>
    <w:rsid w:val="001A6D52"/>
    <w:rsid w:val="001A6DD2"/>
    <w:rsid w:val="001A729E"/>
    <w:rsid w:val="001A755B"/>
    <w:rsid w:val="001A75F4"/>
    <w:rsid w:val="001B025A"/>
    <w:rsid w:val="001B0585"/>
    <w:rsid w:val="001B088F"/>
    <w:rsid w:val="001B0A1E"/>
    <w:rsid w:val="001B0A7D"/>
    <w:rsid w:val="001B1209"/>
    <w:rsid w:val="001B14CC"/>
    <w:rsid w:val="001B15CF"/>
    <w:rsid w:val="001B16FF"/>
    <w:rsid w:val="001B196F"/>
    <w:rsid w:val="001B1DD7"/>
    <w:rsid w:val="001B2822"/>
    <w:rsid w:val="001B291E"/>
    <w:rsid w:val="001B2CC6"/>
    <w:rsid w:val="001B2E36"/>
    <w:rsid w:val="001B2F16"/>
    <w:rsid w:val="001B33C4"/>
    <w:rsid w:val="001B3501"/>
    <w:rsid w:val="001B35F7"/>
    <w:rsid w:val="001B3E28"/>
    <w:rsid w:val="001B408A"/>
    <w:rsid w:val="001B408C"/>
    <w:rsid w:val="001B42CF"/>
    <w:rsid w:val="001B45AE"/>
    <w:rsid w:val="001B46CF"/>
    <w:rsid w:val="001B4DE5"/>
    <w:rsid w:val="001B527E"/>
    <w:rsid w:val="001B569F"/>
    <w:rsid w:val="001B59B8"/>
    <w:rsid w:val="001B5B3C"/>
    <w:rsid w:val="001B5B7A"/>
    <w:rsid w:val="001B5C35"/>
    <w:rsid w:val="001B685B"/>
    <w:rsid w:val="001B68C5"/>
    <w:rsid w:val="001B6A64"/>
    <w:rsid w:val="001B7335"/>
    <w:rsid w:val="001B749D"/>
    <w:rsid w:val="001B76BD"/>
    <w:rsid w:val="001B78F0"/>
    <w:rsid w:val="001B7986"/>
    <w:rsid w:val="001B7E03"/>
    <w:rsid w:val="001C0075"/>
    <w:rsid w:val="001C055E"/>
    <w:rsid w:val="001C0569"/>
    <w:rsid w:val="001C0723"/>
    <w:rsid w:val="001C0E39"/>
    <w:rsid w:val="001C12D8"/>
    <w:rsid w:val="001C146D"/>
    <w:rsid w:val="001C17D8"/>
    <w:rsid w:val="001C28B9"/>
    <w:rsid w:val="001C2AE3"/>
    <w:rsid w:val="001C2D24"/>
    <w:rsid w:val="001C30FA"/>
    <w:rsid w:val="001C3263"/>
    <w:rsid w:val="001C3336"/>
    <w:rsid w:val="001C3C4E"/>
    <w:rsid w:val="001C3CF5"/>
    <w:rsid w:val="001C3F15"/>
    <w:rsid w:val="001C439C"/>
    <w:rsid w:val="001C44B8"/>
    <w:rsid w:val="001C50E5"/>
    <w:rsid w:val="001C51CC"/>
    <w:rsid w:val="001C530A"/>
    <w:rsid w:val="001C53D8"/>
    <w:rsid w:val="001C567F"/>
    <w:rsid w:val="001C5A5E"/>
    <w:rsid w:val="001C5BF9"/>
    <w:rsid w:val="001C5C5D"/>
    <w:rsid w:val="001C5C8C"/>
    <w:rsid w:val="001C615E"/>
    <w:rsid w:val="001C62A0"/>
    <w:rsid w:val="001C630B"/>
    <w:rsid w:val="001C632A"/>
    <w:rsid w:val="001C6463"/>
    <w:rsid w:val="001C65A3"/>
    <w:rsid w:val="001C6B3C"/>
    <w:rsid w:val="001C7A0F"/>
    <w:rsid w:val="001C7F9F"/>
    <w:rsid w:val="001D00FD"/>
    <w:rsid w:val="001D017B"/>
    <w:rsid w:val="001D01A5"/>
    <w:rsid w:val="001D103E"/>
    <w:rsid w:val="001D11AF"/>
    <w:rsid w:val="001D1240"/>
    <w:rsid w:val="001D12E5"/>
    <w:rsid w:val="001D14F8"/>
    <w:rsid w:val="001D1BE6"/>
    <w:rsid w:val="001D2369"/>
    <w:rsid w:val="001D27EE"/>
    <w:rsid w:val="001D284F"/>
    <w:rsid w:val="001D2935"/>
    <w:rsid w:val="001D2C23"/>
    <w:rsid w:val="001D2C89"/>
    <w:rsid w:val="001D3348"/>
    <w:rsid w:val="001D34AF"/>
    <w:rsid w:val="001D364F"/>
    <w:rsid w:val="001D377C"/>
    <w:rsid w:val="001D3841"/>
    <w:rsid w:val="001D3AC0"/>
    <w:rsid w:val="001D3C3A"/>
    <w:rsid w:val="001D4023"/>
    <w:rsid w:val="001D40F7"/>
    <w:rsid w:val="001D412D"/>
    <w:rsid w:val="001D4183"/>
    <w:rsid w:val="001D469B"/>
    <w:rsid w:val="001D46E6"/>
    <w:rsid w:val="001D498E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6A5"/>
    <w:rsid w:val="001D687E"/>
    <w:rsid w:val="001D697A"/>
    <w:rsid w:val="001D6B49"/>
    <w:rsid w:val="001D7627"/>
    <w:rsid w:val="001D7668"/>
    <w:rsid w:val="001D76C3"/>
    <w:rsid w:val="001D7C6A"/>
    <w:rsid w:val="001D7E0F"/>
    <w:rsid w:val="001D7E89"/>
    <w:rsid w:val="001E03E7"/>
    <w:rsid w:val="001E049E"/>
    <w:rsid w:val="001E08CE"/>
    <w:rsid w:val="001E0BB1"/>
    <w:rsid w:val="001E0C74"/>
    <w:rsid w:val="001E11BC"/>
    <w:rsid w:val="001E134D"/>
    <w:rsid w:val="001E1433"/>
    <w:rsid w:val="001E1531"/>
    <w:rsid w:val="001E1BC7"/>
    <w:rsid w:val="001E1C70"/>
    <w:rsid w:val="001E1DD2"/>
    <w:rsid w:val="001E1E89"/>
    <w:rsid w:val="001E2000"/>
    <w:rsid w:val="001E2BC9"/>
    <w:rsid w:val="001E2E49"/>
    <w:rsid w:val="001E2E63"/>
    <w:rsid w:val="001E3069"/>
    <w:rsid w:val="001E362B"/>
    <w:rsid w:val="001E3A3F"/>
    <w:rsid w:val="001E3D12"/>
    <w:rsid w:val="001E4215"/>
    <w:rsid w:val="001E46D0"/>
    <w:rsid w:val="001E4912"/>
    <w:rsid w:val="001E4AEF"/>
    <w:rsid w:val="001E4F0E"/>
    <w:rsid w:val="001E54CA"/>
    <w:rsid w:val="001E5A9F"/>
    <w:rsid w:val="001E5D25"/>
    <w:rsid w:val="001E5E5E"/>
    <w:rsid w:val="001E60C7"/>
    <w:rsid w:val="001E6221"/>
    <w:rsid w:val="001E66B4"/>
    <w:rsid w:val="001E67B3"/>
    <w:rsid w:val="001E68A9"/>
    <w:rsid w:val="001E6C10"/>
    <w:rsid w:val="001E71E8"/>
    <w:rsid w:val="001E729B"/>
    <w:rsid w:val="001E740F"/>
    <w:rsid w:val="001E7440"/>
    <w:rsid w:val="001E75A9"/>
    <w:rsid w:val="001E77A6"/>
    <w:rsid w:val="001E7C89"/>
    <w:rsid w:val="001E7D36"/>
    <w:rsid w:val="001E7EE1"/>
    <w:rsid w:val="001E7F97"/>
    <w:rsid w:val="001F00F7"/>
    <w:rsid w:val="001F02EF"/>
    <w:rsid w:val="001F0393"/>
    <w:rsid w:val="001F0786"/>
    <w:rsid w:val="001F09B4"/>
    <w:rsid w:val="001F0A44"/>
    <w:rsid w:val="001F0B6F"/>
    <w:rsid w:val="001F0D93"/>
    <w:rsid w:val="001F129A"/>
    <w:rsid w:val="001F1421"/>
    <w:rsid w:val="001F14A8"/>
    <w:rsid w:val="001F2498"/>
    <w:rsid w:val="001F269B"/>
    <w:rsid w:val="001F28A9"/>
    <w:rsid w:val="001F2A1B"/>
    <w:rsid w:val="001F2C53"/>
    <w:rsid w:val="001F2D11"/>
    <w:rsid w:val="001F2E10"/>
    <w:rsid w:val="001F2F19"/>
    <w:rsid w:val="001F2FC5"/>
    <w:rsid w:val="001F3009"/>
    <w:rsid w:val="001F353F"/>
    <w:rsid w:val="001F3900"/>
    <w:rsid w:val="001F3D52"/>
    <w:rsid w:val="001F42AB"/>
    <w:rsid w:val="001F4349"/>
    <w:rsid w:val="001F442E"/>
    <w:rsid w:val="001F479B"/>
    <w:rsid w:val="001F490A"/>
    <w:rsid w:val="001F493B"/>
    <w:rsid w:val="001F4C1B"/>
    <w:rsid w:val="001F4D4D"/>
    <w:rsid w:val="001F4D65"/>
    <w:rsid w:val="001F510B"/>
    <w:rsid w:val="001F5357"/>
    <w:rsid w:val="001F5550"/>
    <w:rsid w:val="001F5862"/>
    <w:rsid w:val="001F58E7"/>
    <w:rsid w:val="001F5C1A"/>
    <w:rsid w:val="001F5D27"/>
    <w:rsid w:val="001F5E08"/>
    <w:rsid w:val="001F605A"/>
    <w:rsid w:val="001F65C4"/>
    <w:rsid w:val="001F6758"/>
    <w:rsid w:val="001F687E"/>
    <w:rsid w:val="001F6996"/>
    <w:rsid w:val="001F6D61"/>
    <w:rsid w:val="001F6ECD"/>
    <w:rsid w:val="001F7570"/>
    <w:rsid w:val="001F7883"/>
    <w:rsid w:val="001F78BF"/>
    <w:rsid w:val="001F794E"/>
    <w:rsid w:val="001F7F8B"/>
    <w:rsid w:val="002001C0"/>
    <w:rsid w:val="00200572"/>
    <w:rsid w:val="002008C9"/>
    <w:rsid w:val="00200E21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0B2"/>
    <w:rsid w:val="00203464"/>
    <w:rsid w:val="00203573"/>
    <w:rsid w:val="00203590"/>
    <w:rsid w:val="00203C60"/>
    <w:rsid w:val="00203DF7"/>
    <w:rsid w:val="00203E1D"/>
    <w:rsid w:val="002041EC"/>
    <w:rsid w:val="00204377"/>
    <w:rsid w:val="0020437C"/>
    <w:rsid w:val="00204387"/>
    <w:rsid w:val="00204710"/>
    <w:rsid w:val="00204A14"/>
    <w:rsid w:val="00204BA4"/>
    <w:rsid w:val="00204DB5"/>
    <w:rsid w:val="00205408"/>
    <w:rsid w:val="00205446"/>
    <w:rsid w:val="00205467"/>
    <w:rsid w:val="00205BCC"/>
    <w:rsid w:val="00206121"/>
    <w:rsid w:val="00206323"/>
    <w:rsid w:val="002064EE"/>
    <w:rsid w:val="00206619"/>
    <w:rsid w:val="002066C3"/>
    <w:rsid w:val="00206F9A"/>
    <w:rsid w:val="002071B4"/>
    <w:rsid w:val="00207609"/>
    <w:rsid w:val="00207784"/>
    <w:rsid w:val="00207A10"/>
    <w:rsid w:val="00207BF6"/>
    <w:rsid w:val="00207E8D"/>
    <w:rsid w:val="002102AC"/>
    <w:rsid w:val="00210575"/>
    <w:rsid w:val="002105C6"/>
    <w:rsid w:val="00210676"/>
    <w:rsid w:val="00210A83"/>
    <w:rsid w:val="00210D93"/>
    <w:rsid w:val="00210FA8"/>
    <w:rsid w:val="00211008"/>
    <w:rsid w:val="0021113C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50A"/>
    <w:rsid w:val="00213691"/>
    <w:rsid w:val="002137B7"/>
    <w:rsid w:val="00213A70"/>
    <w:rsid w:val="00213C3D"/>
    <w:rsid w:val="002148C5"/>
    <w:rsid w:val="002149C6"/>
    <w:rsid w:val="002150C1"/>
    <w:rsid w:val="002153A8"/>
    <w:rsid w:val="00215737"/>
    <w:rsid w:val="00215851"/>
    <w:rsid w:val="002159FB"/>
    <w:rsid w:val="00215AB7"/>
    <w:rsid w:val="00215B08"/>
    <w:rsid w:val="00215F79"/>
    <w:rsid w:val="00215FBD"/>
    <w:rsid w:val="00216219"/>
    <w:rsid w:val="00216296"/>
    <w:rsid w:val="00216724"/>
    <w:rsid w:val="002167C9"/>
    <w:rsid w:val="002174E9"/>
    <w:rsid w:val="002178DC"/>
    <w:rsid w:val="002179B6"/>
    <w:rsid w:val="00217AB4"/>
    <w:rsid w:val="00217C62"/>
    <w:rsid w:val="00217E56"/>
    <w:rsid w:val="002202AD"/>
    <w:rsid w:val="002203E5"/>
    <w:rsid w:val="0022047F"/>
    <w:rsid w:val="002214D8"/>
    <w:rsid w:val="00222954"/>
    <w:rsid w:val="00222FC6"/>
    <w:rsid w:val="00223443"/>
    <w:rsid w:val="00223503"/>
    <w:rsid w:val="002236FB"/>
    <w:rsid w:val="00223724"/>
    <w:rsid w:val="00223B16"/>
    <w:rsid w:val="00223BB8"/>
    <w:rsid w:val="00223F08"/>
    <w:rsid w:val="0022406F"/>
    <w:rsid w:val="002246D0"/>
    <w:rsid w:val="00224814"/>
    <w:rsid w:val="0022483F"/>
    <w:rsid w:val="00224A72"/>
    <w:rsid w:val="00224C72"/>
    <w:rsid w:val="00224D83"/>
    <w:rsid w:val="00225003"/>
    <w:rsid w:val="00225264"/>
    <w:rsid w:val="0022533B"/>
    <w:rsid w:val="0022538A"/>
    <w:rsid w:val="00225BC9"/>
    <w:rsid w:val="00225DBC"/>
    <w:rsid w:val="002265FA"/>
    <w:rsid w:val="0022690A"/>
    <w:rsid w:val="00226AE3"/>
    <w:rsid w:val="00226EBE"/>
    <w:rsid w:val="00227551"/>
    <w:rsid w:val="00227D9F"/>
    <w:rsid w:val="00227DD1"/>
    <w:rsid w:val="00227F74"/>
    <w:rsid w:val="00227FAC"/>
    <w:rsid w:val="00227FBB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28"/>
    <w:rsid w:val="00233446"/>
    <w:rsid w:val="002334F9"/>
    <w:rsid w:val="00233A42"/>
    <w:rsid w:val="00233CEB"/>
    <w:rsid w:val="00233D16"/>
    <w:rsid w:val="00233F87"/>
    <w:rsid w:val="00234171"/>
    <w:rsid w:val="002341F3"/>
    <w:rsid w:val="00234226"/>
    <w:rsid w:val="0023499F"/>
    <w:rsid w:val="002350E6"/>
    <w:rsid w:val="002351EE"/>
    <w:rsid w:val="00235A4C"/>
    <w:rsid w:val="00235B93"/>
    <w:rsid w:val="002365C9"/>
    <w:rsid w:val="002373A5"/>
    <w:rsid w:val="00237423"/>
    <w:rsid w:val="002375B5"/>
    <w:rsid w:val="00237652"/>
    <w:rsid w:val="0023785E"/>
    <w:rsid w:val="00237975"/>
    <w:rsid w:val="00237B52"/>
    <w:rsid w:val="00237ED0"/>
    <w:rsid w:val="002403E3"/>
    <w:rsid w:val="0024040B"/>
    <w:rsid w:val="00240467"/>
    <w:rsid w:val="00241239"/>
    <w:rsid w:val="00241316"/>
    <w:rsid w:val="00241991"/>
    <w:rsid w:val="002427B4"/>
    <w:rsid w:val="00242A2E"/>
    <w:rsid w:val="00242C2A"/>
    <w:rsid w:val="00242C54"/>
    <w:rsid w:val="00242C94"/>
    <w:rsid w:val="00242FE1"/>
    <w:rsid w:val="00243083"/>
    <w:rsid w:val="00243243"/>
    <w:rsid w:val="002432D9"/>
    <w:rsid w:val="0024342E"/>
    <w:rsid w:val="00243823"/>
    <w:rsid w:val="00243979"/>
    <w:rsid w:val="00243F34"/>
    <w:rsid w:val="00244008"/>
    <w:rsid w:val="0024448D"/>
    <w:rsid w:val="002444CD"/>
    <w:rsid w:val="002444F2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188"/>
    <w:rsid w:val="002463CC"/>
    <w:rsid w:val="0024660B"/>
    <w:rsid w:val="00246D88"/>
    <w:rsid w:val="00246FB4"/>
    <w:rsid w:val="00247253"/>
    <w:rsid w:val="00247524"/>
    <w:rsid w:val="00247C45"/>
    <w:rsid w:val="00247CD8"/>
    <w:rsid w:val="00247D1F"/>
    <w:rsid w:val="00247FE4"/>
    <w:rsid w:val="00250050"/>
    <w:rsid w:val="002501FB"/>
    <w:rsid w:val="0025037B"/>
    <w:rsid w:val="00250675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17E1"/>
    <w:rsid w:val="00251CF1"/>
    <w:rsid w:val="002521B7"/>
    <w:rsid w:val="002521C3"/>
    <w:rsid w:val="00252235"/>
    <w:rsid w:val="00252E76"/>
    <w:rsid w:val="00252F02"/>
    <w:rsid w:val="00252FD0"/>
    <w:rsid w:val="00253858"/>
    <w:rsid w:val="00253E62"/>
    <w:rsid w:val="00253E9C"/>
    <w:rsid w:val="0025415E"/>
    <w:rsid w:val="00254392"/>
    <w:rsid w:val="0025455A"/>
    <w:rsid w:val="0025470F"/>
    <w:rsid w:val="00254798"/>
    <w:rsid w:val="002549B4"/>
    <w:rsid w:val="00254FC2"/>
    <w:rsid w:val="002552B0"/>
    <w:rsid w:val="0025532F"/>
    <w:rsid w:val="0025536D"/>
    <w:rsid w:val="00255706"/>
    <w:rsid w:val="002557EF"/>
    <w:rsid w:val="002558E6"/>
    <w:rsid w:val="0025601F"/>
    <w:rsid w:val="002562BC"/>
    <w:rsid w:val="002563B9"/>
    <w:rsid w:val="00256746"/>
    <w:rsid w:val="00256996"/>
    <w:rsid w:val="00256D54"/>
    <w:rsid w:val="00256F15"/>
    <w:rsid w:val="002570D0"/>
    <w:rsid w:val="0025713F"/>
    <w:rsid w:val="00257456"/>
    <w:rsid w:val="00257933"/>
    <w:rsid w:val="002579BC"/>
    <w:rsid w:val="00257D8F"/>
    <w:rsid w:val="00257EA2"/>
    <w:rsid w:val="00257EDC"/>
    <w:rsid w:val="002600A2"/>
    <w:rsid w:val="00260B7B"/>
    <w:rsid w:val="00260B9A"/>
    <w:rsid w:val="00261413"/>
    <w:rsid w:val="0026174E"/>
    <w:rsid w:val="0026183E"/>
    <w:rsid w:val="00261A09"/>
    <w:rsid w:val="00261B46"/>
    <w:rsid w:val="00261D53"/>
    <w:rsid w:val="00261E15"/>
    <w:rsid w:val="00261E9A"/>
    <w:rsid w:val="002621C2"/>
    <w:rsid w:val="00262515"/>
    <w:rsid w:val="0026266E"/>
    <w:rsid w:val="00262AA5"/>
    <w:rsid w:val="00262B0F"/>
    <w:rsid w:val="00262C9E"/>
    <w:rsid w:val="00262CC8"/>
    <w:rsid w:val="00262E2A"/>
    <w:rsid w:val="00262F08"/>
    <w:rsid w:val="0026334A"/>
    <w:rsid w:val="0026352F"/>
    <w:rsid w:val="002649AA"/>
    <w:rsid w:val="002649D7"/>
    <w:rsid w:val="00264B3C"/>
    <w:rsid w:val="00264EA0"/>
    <w:rsid w:val="00265219"/>
    <w:rsid w:val="002652FD"/>
    <w:rsid w:val="00265596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67B74"/>
    <w:rsid w:val="002705B5"/>
    <w:rsid w:val="0027084E"/>
    <w:rsid w:val="00270940"/>
    <w:rsid w:val="00270E2B"/>
    <w:rsid w:val="00270FAC"/>
    <w:rsid w:val="0027113C"/>
    <w:rsid w:val="0027144E"/>
    <w:rsid w:val="00271546"/>
    <w:rsid w:val="002718C0"/>
    <w:rsid w:val="0027190A"/>
    <w:rsid w:val="00271BE6"/>
    <w:rsid w:val="00271D41"/>
    <w:rsid w:val="002721DF"/>
    <w:rsid w:val="0027242A"/>
    <w:rsid w:val="00272456"/>
    <w:rsid w:val="0027278F"/>
    <w:rsid w:val="0027281D"/>
    <w:rsid w:val="002728C0"/>
    <w:rsid w:val="0027293D"/>
    <w:rsid w:val="00272CD8"/>
    <w:rsid w:val="00272D93"/>
    <w:rsid w:val="00272FF6"/>
    <w:rsid w:val="00272FFB"/>
    <w:rsid w:val="002731E0"/>
    <w:rsid w:val="002732B3"/>
    <w:rsid w:val="0027350B"/>
    <w:rsid w:val="0027357A"/>
    <w:rsid w:val="0027361C"/>
    <w:rsid w:val="00273982"/>
    <w:rsid w:val="0027448E"/>
    <w:rsid w:val="00274786"/>
    <w:rsid w:val="0027486A"/>
    <w:rsid w:val="002748EB"/>
    <w:rsid w:val="0027499E"/>
    <w:rsid w:val="00274CC2"/>
    <w:rsid w:val="00274F00"/>
    <w:rsid w:val="002751DD"/>
    <w:rsid w:val="00275480"/>
    <w:rsid w:val="00275551"/>
    <w:rsid w:val="00275860"/>
    <w:rsid w:val="00275AC9"/>
    <w:rsid w:val="00275AF7"/>
    <w:rsid w:val="00275B57"/>
    <w:rsid w:val="00275E79"/>
    <w:rsid w:val="0027618B"/>
    <w:rsid w:val="002764CE"/>
    <w:rsid w:val="0027660D"/>
    <w:rsid w:val="0027687B"/>
    <w:rsid w:val="002769C4"/>
    <w:rsid w:val="00276B69"/>
    <w:rsid w:val="00276ED7"/>
    <w:rsid w:val="00276F0B"/>
    <w:rsid w:val="0027779A"/>
    <w:rsid w:val="002777A8"/>
    <w:rsid w:val="00277953"/>
    <w:rsid w:val="00277FE3"/>
    <w:rsid w:val="00280129"/>
    <w:rsid w:val="0028044A"/>
    <w:rsid w:val="002804EA"/>
    <w:rsid w:val="002806F2"/>
    <w:rsid w:val="00280A13"/>
    <w:rsid w:val="00280CB9"/>
    <w:rsid w:val="00280EEA"/>
    <w:rsid w:val="00281668"/>
    <w:rsid w:val="00281A4D"/>
    <w:rsid w:val="00281B8F"/>
    <w:rsid w:val="0028206D"/>
    <w:rsid w:val="00282C5F"/>
    <w:rsid w:val="00282D78"/>
    <w:rsid w:val="00282E90"/>
    <w:rsid w:val="00283171"/>
    <w:rsid w:val="00283232"/>
    <w:rsid w:val="00283839"/>
    <w:rsid w:val="0028458F"/>
    <w:rsid w:val="002847B7"/>
    <w:rsid w:val="002848A6"/>
    <w:rsid w:val="0028490B"/>
    <w:rsid w:val="00284B55"/>
    <w:rsid w:val="00284E57"/>
    <w:rsid w:val="0028536C"/>
    <w:rsid w:val="002858DB"/>
    <w:rsid w:val="00285DE9"/>
    <w:rsid w:val="00285FB5"/>
    <w:rsid w:val="00286251"/>
    <w:rsid w:val="0028637C"/>
    <w:rsid w:val="00286735"/>
    <w:rsid w:val="002867AC"/>
    <w:rsid w:val="002868CB"/>
    <w:rsid w:val="00286F26"/>
    <w:rsid w:val="002872F5"/>
    <w:rsid w:val="00287421"/>
    <w:rsid w:val="00287677"/>
    <w:rsid w:val="0028782B"/>
    <w:rsid w:val="00287E65"/>
    <w:rsid w:val="00287EC5"/>
    <w:rsid w:val="002901EE"/>
    <w:rsid w:val="002904A3"/>
    <w:rsid w:val="002905FB"/>
    <w:rsid w:val="002906C1"/>
    <w:rsid w:val="00290B9C"/>
    <w:rsid w:val="00290DC5"/>
    <w:rsid w:val="00291157"/>
    <w:rsid w:val="00291230"/>
    <w:rsid w:val="00291727"/>
    <w:rsid w:val="00291883"/>
    <w:rsid w:val="00291DE6"/>
    <w:rsid w:val="00291E09"/>
    <w:rsid w:val="002920CF"/>
    <w:rsid w:val="002920ED"/>
    <w:rsid w:val="00292372"/>
    <w:rsid w:val="00292677"/>
    <w:rsid w:val="00292932"/>
    <w:rsid w:val="00292D7F"/>
    <w:rsid w:val="00292E01"/>
    <w:rsid w:val="00293AFB"/>
    <w:rsid w:val="00293DCE"/>
    <w:rsid w:val="0029401C"/>
    <w:rsid w:val="002946BF"/>
    <w:rsid w:val="002948FB"/>
    <w:rsid w:val="00294B6A"/>
    <w:rsid w:val="00294E92"/>
    <w:rsid w:val="00294EB2"/>
    <w:rsid w:val="002953CB"/>
    <w:rsid w:val="002953F6"/>
    <w:rsid w:val="0029599F"/>
    <w:rsid w:val="00295B28"/>
    <w:rsid w:val="002961C5"/>
    <w:rsid w:val="00296481"/>
    <w:rsid w:val="0029661A"/>
    <w:rsid w:val="00296EC4"/>
    <w:rsid w:val="002974EC"/>
    <w:rsid w:val="0029767A"/>
    <w:rsid w:val="0029795B"/>
    <w:rsid w:val="002A06FC"/>
    <w:rsid w:val="002A08A3"/>
    <w:rsid w:val="002A0BAB"/>
    <w:rsid w:val="002A0BF9"/>
    <w:rsid w:val="002A10A4"/>
    <w:rsid w:val="002A116E"/>
    <w:rsid w:val="002A117F"/>
    <w:rsid w:val="002A1501"/>
    <w:rsid w:val="002A1725"/>
    <w:rsid w:val="002A186A"/>
    <w:rsid w:val="002A186C"/>
    <w:rsid w:val="002A1BF8"/>
    <w:rsid w:val="002A2249"/>
    <w:rsid w:val="002A2906"/>
    <w:rsid w:val="002A29F0"/>
    <w:rsid w:val="002A2CAE"/>
    <w:rsid w:val="002A2CC9"/>
    <w:rsid w:val="002A2DE8"/>
    <w:rsid w:val="002A30DA"/>
    <w:rsid w:val="002A359E"/>
    <w:rsid w:val="002A3C56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453"/>
    <w:rsid w:val="002A5CF8"/>
    <w:rsid w:val="002A615B"/>
    <w:rsid w:val="002A67A6"/>
    <w:rsid w:val="002A6DCA"/>
    <w:rsid w:val="002A6E1C"/>
    <w:rsid w:val="002A6EF6"/>
    <w:rsid w:val="002A6FF1"/>
    <w:rsid w:val="002A75A4"/>
    <w:rsid w:val="002A7901"/>
    <w:rsid w:val="002A7BF6"/>
    <w:rsid w:val="002A7CC5"/>
    <w:rsid w:val="002A7E2D"/>
    <w:rsid w:val="002A7E7A"/>
    <w:rsid w:val="002A7F4E"/>
    <w:rsid w:val="002B035E"/>
    <w:rsid w:val="002B041C"/>
    <w:rsid w:val="002B052B"/>
    <w:rsid w:val="002B078D"/>
    <w:rsid w:val="002B0DF7"/>
    <w:rsid w:val="002B0F3D"/>
    <w:rsid w:val="002B100D"/>
    <w:rsid w:val="002B1041"/>
    <w:rsid w:val="002B1900"/>
    <w:rsid w:val="002B1A91"/>
    <w:rsid w:val="002B2292"/>
    <w:rsid w:val="002B25E5"/>
    <w:rsid w:val="002B297F"/>
    <w:rsid w:val="002B2BB2"/>
    <w:rsid w:val="002B2C91"/>
    <w:rsid w:val="002B2DAD"/>
    <w:rsid w:val="002B2DF1"/>
    <w:rsid w:val="002B30C2"/>
    <w:rsid w:val="002B312A"/>
    <w:rsid w:val="002B3530"/>
    <w:rsid w:val="002B39F5"/>
    <w:rsid w:val="002B3F78"/>
    <w:rsid w:val="002B4054"/>
    <w:rsid w:val="002B40D9"/>
    <w:rsid w:val="002B4640"/>
    <w:rsid w:val="002B482A"/>
    <w:rsid w:val="002B487C"/>
    <w:rsid w:val="002B4BA3"/>
    <w:rsid w:val="002B4BDB"/>
    <w:rsid w:val="002B5113"/>
    <w:rsid w:val="002B51BC"/>
    <w:rsid w:val="002B52B1"/>
    <w:rsid w:val="002B52E6"/>
    <w:rsid w:val="002B53CC"/>
    <w:rsid w:val="002B5526"/>
    <w:rsid w:val="002B5593"/>
    <w:rsid w:val="002B5A22"/>
    <w:rsid w:val="002B5AEE"/>
    <w:rsid w:val="002B5C47"/>
    <w:rsid w:val="002B6083"/>
    <w:rsid w:val="002B626C"/>
    <w:rsid w:val="002B6494"/>
    <w:rsid w:val="002B67E0"/>
    <w:rsid w:val="002B6DCE"/>
    <w:rsid w:val="002B6DFA"/>
    <w:rsid w:val="002B6E99"/>
    <w:rsid w:val="002B71CA"/>
    <w:rsid w:val="002B7595"/>
    <w:rsid w:val="002B76FE"/>
    <w:rsid w:val="002B7B93"/>
    <w:rsid w:val="002B7C95"/>
    <w:rsid w:val="002B7D1A"/>
    <w:rsid w:val="002B7DAD"/>
    <w:rsid w:val="002C0002"/>
    <w:rsid w:val="002C0656"/>
    <w:rsid w:val="002C115F"/>
    <w:rsid w:val="002C1730"/>
    <w:rsid w:val="002C18EE"/>
    <w:rsid w:val="002C1B85"/>
    <w:rsid w:val="002C1BED"/>
    <w:rsid w:val="002C1BF3"/>
    <w:rsid w:val="002C1C9A"/>
    <w:rsid w:val="002C1CDF"/>
    <w:rsid w:val="002C1F52"/>
    <w:rsid w:val="002C2152"/>
    <w:rsid w:val="002C28FA"/>
    <w:rsid w:val="002C2A8B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6B6"/>
    <w:rsid w:val="002C583A"/>
    <w:rsid w:val="002C598D"/>
    <w:rsid w:val="002C5B55"/>
    <w:rsid w:val="002C5BD1"/>
    <w:rsid w:val="002C5EF4"/>
    <w:rsid w:val="002C623F"/>
    <w:rsid w:val="002C6539"/>
    <w:rsid w:val="002C6C85"/>
    <w:rsid w:val="002C6DBD"/>
    <w:rsid w:val="002C6E37"/>
    <w:rsid w:val="002C7139"/>
    <w:rsid w:val="002C73F6"/>
    <w:rsid w:val="002C7470"/>
    <w:rsid w:val="002C76B3"/>
    <w:rsid w:val="002C7A5E"/>
    <w:rsid w:val="002C7B27"/>
    <w:rsid w:val="002C7D41"/>
    <w:rsid w:val="002C7FB9"/>
    <w:rsid w:val="002C7FEA"/>
    <w:rsid w:val="002D0259"/>
    <w:rsid w:val="002D05D8"/>
    <w:rsid w:val="002D0ABC"/>
    <w:rsid w:val="002D0DEA"/>
    <w:rsid w:val="002D10D5"/>
    <w:rsid w:val="002D149F"/>
    <w:rsid w:val="002D1662"/>
    <w:rsid w:val="002D16A9"/>
    <w:rsid w:val="002D1929"/>
    <w:rsid w:val="002D1A8E"/>
    <w:rsid w:val="002D1B37"/>
    <w:rsid w:val="002D231A"/>
    <w:rsid w:val="002D23C7"/>
    <w:rsid w:val="002D2B07"/>
    <w:rsid w:val="002D2EBB"/>
    <w:rsid w:val="002D2F09"/>
    <w:rsid w:val="002D351F"/>
    <w:rsid w:val="002D36C6"/>
    <w:rsid w:val="002D36E0"/>
    <w:rsid w:val="002D3949"/>
    <w:rsid w:val="002D3E4C"/>
    <w:rsid w:val="002D45E3"/>
    <w:rsid w:val="002D4DC5"/>
    <w:rsid w:val="002D57DF"/>
    <w:rsid w:val="002D57E4"/>
    <w:rsid w:val="002D5A6C"/>
    <w:rsid w:val="002D5D8B"/>
    <w:rsid w:val="002D60AB"/>
    <w:rsid w:val="002D6710"/>
    <w:rsid w:val="002D6743"/>
    <w:rsid w:val="002D674B"/>
    <w:rsid w:val="002D68C2"/>
    <w:rsid w:val="002D6ABC"/>
    <w:rsid w:val="002D6B6F"/>
    <w:rsid w:val="002D6C1D"/>
    <w:rsid w:val="002D6C67"/>
    <w:rsid w:val="002D6E86"/>
    <w:rsid w:val="002D709F"/>
    <w:rsid w:val="002D737D"/>
    <w:rsid w:val="002D7848"/>
    <w:rsid w:val="002E010B"/>
    <w:rsid w:val="002E0432"/>
    <w:rsid w:val="002E064D"/>
    <w:rsid w:val="002E0889"/>
    <w:rsid w:val="002E099A"/>
    <w:rsid w:val="002E0B8B"/>
    <w:rsid w:val="002E0BD7"/>
    <w:rsid w:val="002E0C65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3769"/>
    <w:rsid w:val="002E42D6"/>
    <w:rsid w:val="002E47D9"/>
    <w:rsid w:val="002E50B6"/>
    <w:rsid w:val="002E512A"/>
    <w:rsid w:val="002E55C1"/>
    <w:rsid w:val="002E5A68"/>
    <w:rsid w:val="002E5AA7"/>
    <w:rsid w:val="002E6108"/>
    <w:rsid w:val="002E630A"/>
    <w:rsid w:val="002E65F7"/>
    <w:rsid w:val="002E6AB6"/>
    <w:rsid w:val="002E6BA4"/>
    <w:rsid w:val="002E6D04"/>
    <w:rsid w:val="002E72B4"/>
    <w:rsid w:val="002E7B6C"/>
    <w:rsid w:val="002E7CE1"/>
    <w:rsid w:val="002F0255"/>
    <w:rsid w:val="002F0280"/>
    <w:rsid w:val="002F0310"/>
    <w:rsid w:val="002F0382"/>
    <w:rsid w:val="002F0492"/>
    <w:rsid w:val="002F084D"/>
    <w:rsid w:val="002F0A6D"/>
    <w:rsid w:val="002F0C44"/>
    <w:rsid w:val="002F0E23"/>
    <w:rsid w:val="002F0FEE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62D"/>
    <w:rsid w:val="002F2687"/>
    <w:rsid w:val="002F287F"/>
    <w:rsid w:val="002F2A75"/>
    <w:rsid w:val="002F2C77"/>
    <w:rsid w:val="002F30BD"/>
    <w:rsid w:val="002F3377"/>
    <w:rsid w:val="002F3C9B"/>
    <w:rsid w:val="002F3EA1"/>
    <w:rsid w:val="002F46D1"/>
    <w:rsid w:val="002F4A0E"/>
    <w:rsid w:val="002F522E"/>
    <w:rsid w:val="002F5452"/>
    <w:rsid w:val="002F55E0"/>
    <w:rsid w:val="002F567B"/>
    <w:rsid w:val="002F593B"/>
    <w:rsid w:val="002F5B34"/>
    <w:rsid w:val="002F5F50"/>
    <w:rsid w:val="002F6247"/>
    <w:rsid w:val="002F66A7"/>
    <w:rsid w:val="002F6F8B"/>
    <w:rsid w:val="002F71B6"/>
    <w:rsid w:val="002F7462"/>
    <w:rsid w:val="002F759B"/>
    <w:rsid w:val="003000A4"/>
    <w:rsid w:val="003003EA"/>
    <w:rsid w:val="003006BB"/>
    <w:rsid w:val="003007D0"/>
    <w:rsid w:val="003009FC"/>
    <w:rsid w:val="003013ED"/>
    <w:rsid w:val="00301538"/>
    <w:rsid w:val="003017A9"/>
    <w:rsid w:val="00301B9F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4D"/>
    <w:rsid w:val="003030DA"/>
    <w:rsid w:val="003033C4"/>
    <w:rsid w:val="003039B1"/>
    <w:rsid w:val="00303C06"/>
    <w:rsid w:val="00303C27"/>
    <w:rsid w:val="003042F7"/>
    <w:rsid w:val="003045EA"/>
    <w:rsid w:val="00304BDA"/>
    <w:rsid w:val="00304CC9"/>
    <w:rsid w:val="00304DB4"/>
    <w:rsid w:val="003054A4"/>
    <w:rsid w:val="003059A1"/>
    <w:rsid w:val="00305D30"/>
    <w:rsid w:val="00305D77"/>
    <w:rsid w:val="0030650D"/>
    <w:rsid w:val="003067E7"/>
    <w:rsid w:val="00306B81"/>
    <w:rsid w:val="00306D22"/>
    <w:rsid w:val="00306D81"/>
    <w:rsid w:val="003071A6"/>
    <w:rsid w:val="0030790F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BFD"/>
    <w:rsid w:val="00312DE1"/>
    <w:rsid w:val="00312F39"/>
    <w:rsid w:val="00313139"/>
    <w:rsid w:val="0031338A"/>
    <w:rsid w:val="003133FB"/>
    <w:rsid w:val="00313587"/>
    <w:rsid w:val="0031370C"/>
    <w:rsid w:val="00313EA8"/>
    <w:rsid w:val="00313FCE"/>
    <w:rsid w:val="0031407A"/>
    <w:rsid w:val="00314164"/>
    <w:rsid w:val="003142A5"/>
    <w:rsid w:val="003143CE"/>
    <w:rsid w:val="00314C52"/>
    <w:rsid w:val="00314DCA"/>
    <w:rsid w:val="00315128"/>
    <w:rsid w:val="00315153"/>
    <w:rsid w:val="00315162"/>
    <w:rsid w:val="00315AB0"/>
    <w:rsid w:val="00315F03"/>
    <w:rsid w:val="00316176"/>
    <w:rsid w:val="003161DC"/>
    <w:rsid w:val="0031624D"/>
    <w:rsid w:val="003167A0"/>
    <w:rsid w:val="00316801"/>
    <w:rsid w:val="00316889"/>
    <w:rsid w:val="003168E7"/>
    <w:rsid w:val="00316924"/>
    <w:rsid w:val="00316A48"/>
    <w:rsid w:val="00316C7F"/>
    <w:rsid w:val="00316DCD"/>
    <w:rsid w:val="00316F50"/>
    <w:rsid w:val="003170AE"/>
    <w:rsid w:val="003170BE"/>
    <w:rsid w:val="003170C8"/>
    <w:rsid w:val="003172BF"/>
    <w:rsid w:val="0031748B"/>
    <w:rsid w:val="00317640"/>
    <w:rsid w:val="00317A3C"/>
    <w:rsid w:val="00317F01"/>
    <w:rsid w:val="003200DE"/>
    <w:rsid w:val="00320230"/>
    <w:rsid w:val="003203AD"/>
    <w:rsid w:val="003208C1"/>
    <w:rsid w:val="003208DB"/>
    <w:rsid w:val="003209DB"/>
    <w:rsid w:val="0032120D"/>
    <w:rsid w:val="003217FD"/>
    <w:rsid w:val="00321AAB"/>
    <w:rsid w:val="00321EBF"/>
    <w:rsid w:val="00322041"/>
    <w:rsid w:val="00322251"/>
    <w:rsid w:val="003223DE"/>
    <w:rsid w:val="0032254B"/>
    <w:rsid w:val="00322F24"/>
    <w:rsid w:val="0032359E"/>
    <w:rsid w:val="003236CC"/>
    <w:rsid w:val="00323780"/>
    <w:rsid w:val="00323914"/>
    <w:rsid w:val="00323BCF"/>
    <w:rsid w:val="00323DD4"/>
    <w:rsid w:val="00323FE2"/>
    <w:rsid w:val="00324040"/>
    <w:rsid w:val="00324209"/>
    <w:rsid w:val="0032423A"/>
    <w:rsid w:val="00324546"/>
    <w:rsid w:val="0032457B"/>
    <w:rsid w:val="0032482C"/>
    <w:rsid w:val="00324932"/>
    <w:rsid w:val="00324B7D"/>
    <w:rsid w:val="0032509B"/>
    <w:rsid w:val="003251F0"/>
    <w:rsid w:val="00325732"/>
    <w:rsid w:val="00325B27"/>
    <w:rsid w:val="00325CC3"/>
    <w:rsid w:val="00325FEB"/>
    <w:rsid w:val="00326032"/>
    <w:rsid w:val="00326110"/>
    <w:rsid w:val="003263E5"/>
    <w:rsid w:val="003263EB"/>
    <w:rsid w:val="003265D6"/>
    <w:rsid w:val="00326600"/>
    <w:rsid w:val="00326BC4"/>
    <w:rsid w:val="00326E34"/>
    <w:rsid w:val="00326E3E"/>
    <w:rsid w:val="00326EA7"/>
    <w:rsid w:val="00326F74"/>
    <w:rsid w:val="003278A3"/>
    <w:rsid w:val="00327961"/>
    <w:rsid w:val="00327A03"/>
    <w:rsid w:val="00327A2F"/>
    <w:rsid w:val="0033003D"/>
    <w:rsid w:val="0033015F"/>
    <w:rsid w:val="00330347"/>
    <w:rsid w:val="003305EC"/>
    <w:rsid w:val="0033085E"/>
    <w:rsid w:val="00330A36"/>
    <w:rsid w:val="00330A6A"/>
    <w:rsid w:val="0033119D"/>
    <w:rsid w:val="003312A6"/>
    <w:rsid w:val="0033135C"/>
    <w:rsid w:val="00331776"/>
    <w:rsid w:val="00331A99"/>
    <w:rsid w:val="00331B3A"/>
    <w:rsid w:val="00331B43"/>
    <w:rsid w:val="00331F8A"/>
    <w:rsid w:val="00332334"/>
    <w:rsid w:val="00332AC0"/>
    <w:rsid w:val="00332BA2"/>
    <w:rsid w:val="00332DF1"/>
    <w:rsid w:val="0033301F"/>
    <w:rsid w:val="00333367"/>
    <w:rsid w:val="0033363B"/>
    <w:rsid w:val="00333711"/>
    <w:rsid w:val="00333751"/>
    <w:rsid w:val="003339C2"/>
    <w:rsid w:val="00334185"/>
    <w:rsid w:val="003343E7"/>
    <w:rsid w:val="0033493B"/>
    <w:rsid w:val="00334959"/>
    <w:rsid w:val="00334C71"/>
    <w:rsid w:val="00334CA0"/>
    <w:rsid w:val="00334D34"/>
    <w:rsid w:val="00334DC7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1A6"/>
    <w:rsid w:val="0033693D"/>
    <w:rsid w:val="00336A1F"/>
    <w:rsid w:val="00336C1C"/>
    <w:rsid w:val="00336D15"/>
    <w:rsid w:val="00336D97"/>
    <w:rsid w:val="00336DB0"/>
    <w:rsid w:val="00336ECE"/>
    <w:rsid w:val="0033715A"/>
    <w:rsid w:val="0033718E"/>
    <w:rsid w:val="00337432"/>
    <w:rsid w:val="003374B9"/>
    <w:rsid w:val="00340B3C"/>
    <w:rsid w:val="00340B45"/>
    <w:rsid w:val="0034106C"/>
    <w:rsid w:val="003411A3"/>
    <w:rsid w:val="00341451"/>
    <w:rsid w:val="003414B7"/>
    <w:rsid w:val="003417D9"/>
    <w:rsid w:val="003418EE"/>
    <w:rsid w:val="00341B75"/>
    <w:rsid w:val="00341D20"/>
    <w:rsid w:val="00341D64"/>
    <w:rsid w:val="003420A3"/>
    <w:rsid w:val="00342156"/>
    <w:rsid w:val="003421F9"/>
    <w:rsid w:val="0034278D"/>
    <w:rsid w:val="00342B02"/>
    <w:rsid w:val="00342BAF"/>
    <w:rsid w:val="00342DDB"/>
    <w:rsid w:val="00342EDA"/>
    <w:rsid w:val="00343156"/>
    <w:rsid w:val="00343E98"/>
    <w:rsid w:val="00343F7C"/>
    <w:rsid w:val="0034433C"/>
    <w:rsid w:val="003446C0"/>
    <w:rsid w:val="00344F38"/>
    <w:rsid w:val="003450A9"/>
    <w:rsid w:val="00345201"/>
    <w:rsid w:val="003455E9"/>
    <w:rsid w:val="003456FF"/>
    <w:rsid w:val="00345C59"/>
    <w:rsid w:val="00345EAD"/>
    <w:rsid w:val="00346045"/>
    <w:rsid w:val="00346230"/>
    <w:rsid w:val="00346976"/>
    <w:rsid w:val="0034697F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47F2C"/>
    <w:rsid w:val="0035001B"/>
    <w:rsid w:val="00350445"/>
    <w:rsid w:val="0035063C"/>
    <w:rsid w:val="00350882"/>
    <w:rsid w:val="00350C1D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1F35"/>
    <w:rsid w:val="003522A8"/>
    <w:rsid w:val="0035264B"/>
    <w:rsid w:val="00352A80"/>
    <w:rsid w:val="003530A7"/>
    <w:rsid w:val="00353175"/>
    <w:rsid w:val="003532A6"/>
    <w:rsid w:val="003535AC"/>
    <w:rsid w:val="00353B65"/>
    <w:rsid w:val="00353D3B"/>
    <w:rsid w:val="0035440A"/>
    <w:rsid w:val="0035459C"/>
    <w:rsid w:val="0035479A"/>
    <w:rsid w:val="003547D0"/>
    <w:rsid w:val="00354A3A"/>
    <w:rsid w:val="00354D7F"/>
    <w:rsid w:val="003551B4"/>
    <w:rsid w:val="00355491"/>
    <w:rsid w:val="003554F8"/>
    <w:rsid w:val="00355650"/>
    <w:rsid w:val="003557F9"/>
    <w:rsid w:val="00355EE3"/>
    <w:rsid w:val="00356138"/>
    <w:rsid w:val="00356BAC"/>
    <w:rsid w:val="003571BA"/>
    <w:rsid w:val="003573E2"/>
    <w:rsid w:val="003575AE"/>
    <w:rsid w:val="00357617"/>
    <w:rsid w:val="003576AC"/>
    <w:rsid w:val="00357BB4"/>
    <w:rsid w:val="0036048D"/>
    <w:rsid w:val="003604C6"/>
    <w:rsid w:val="00360670"/>
    <w:rsid w:val="0036072A"/>
    <w:rsid w:val="003608FC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9B9"/>
    <w:rsid w:val="00361F83"/>
    <w:rsid w:val="00361FA7"/>
    <w:rsid w:val="00362030"/>
    <w:rsid w:val="003626AD"/>
    <w:rsid w:val="0036270F"/>
    <w:rsid w:val="00362843"/>
    <w:rsid w:val="0036298F"/>
    <w:rsid w:val="00362BB0"/>
    <w:rsid w:val="00362C7A"/>
    <w:rsid w:val="00362D62"/>
    <w:rsid w:val="00362D65"/>
    <w:rsid w:val="00362E51"/>
    <w:rsid w:val="00362F3D"/>
    <w:rsid w:val="00363104"/>
    <w:rsid w:val="00364051"/>
    <w:rsid w:val="0036440D"/>
    <w:rsid w:val="00364557"/>
    <w:rsid w:val="00364997"/>
    <w:rsid w:val="00364A69"/>
    <w:rsid w:val="00364A6E"/>
    <w:rsid w:val="00364B48"/>
    <w:rsid w:val="00364C49"/>
    <w:rsid w:val="00365305"/>
    <w:rsid w:val="00365346"/>
    <w:rsid w:val="00366151"/>
    <w:rsid w:val="00366658"/>
    <w:rsid w:val="003666B0"/>
    <w:rsid w:val="003668A2"/>
    <w:rsid w:val="00366A2E"/>
    <w:rsid w:val="00366A9D"/>
    <w:rsid w:val="00366C5E"/>
    <w:rsid w:val="00366E16"/>
    <w:rsid w:val="00367044"/>
    <w:rsid w:val="003671D7"/>
    <w:rsid w:val="00367A62"/>
    <w:rsid w:val="00367D0D"/>
    <w:rsid w:val="00367E4C"/>
    <w:rsid w:val="00367EB5"/>
    <w:rsid w:val="003700B7"/>
    <w:rsid w:val="00370100"/>
    <w:rsid w:val="00370131"/>
    <w:rsid w:val="00370324"/>
    <w:rsid w:val="00370395"/>
    <w:rsid w:val="00370400"/>
    <w:rsid w:val="003705A7"/>
    <w:rsid w:val="003707E7"/>
    <w:rsid w:val="00370999"/>
    <w:rsid w:val="00370A4A"/>
    <w:rsid w:val="00370B85"/>
    <w:rsid w:val="00370C66"/>
    <w:rsid w:val="003711AB"/>
    <w:rsid w:val="00371539"/>
    <w:rsid w:val="00371601"/>
    <w:rsid w:val="00371724"/>
    <w:rsid w:val="00371808"/>
    <w:rsid w:val="003719AE"/>
    <w:rsid w:val="00371A81"/>
    <w:rsid w:val="00371BB8"/>
    <w:rsid w:val="00371CD8"/>
    <w:rsid w:val="00371D7B"/>
    <w:rsid w:val="00372192"/>
    <w:rsid w:val="00372E86"/>
    <w:rsid w:val="00372F22"/>
    <w:rsid w:val="00373070"/>
    <w:rsid w:val="003733E6"/>
    <w:rsid w:val="0037352A"/>
    <w:rsid w:val="00373BB6"/>
    <w:rsid w:val="00374CB3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3AD"/>
    <w:rsid w:val="003764E4"/>
    <w:rsid w:val="00376809"/>
    <w:rsid w:val="0037681D"/>
    <w:rsid w:val="00376833"/>
    <w:rsid w:val="00376901"/>
    <w:rsid w:val="00376939"/>
    <w:rsid w:val="00376BA5"/>
    <w:rsid w:val="00377155"/>
    <w:rsid w:val="003771EB"/>
    <w:rsid w:val="00377628"/>
    <w:rsid w:val="0037764C"/>
    <w:rsid w:val="00377848"/>
    <w:rsid w:val="00377A2D"/>
    <w:rsid w:val="00377AC8"/>
    <w:rsid w:val="00377ED6"/>
    <w:rsid w:val="00380467"/>
    <w:rsid w:val="00380492"/>
    <w:rsid w:val="00380959"/>
    <w:rsid w:val="00380E33"/>
    <w:rsid w:val="003812E7"/>
    <w:rsid w:val="00381470"/>
    <w:rsid w:val="003815FF"/>
    <w:rsid w:val="00381C4C"/>
    <w:rsid w:val="00381F59"/>
    <w:rsid w:val="00381F8E"/>
    <w:rsid w:val="00382015"/>
    <w:rsid w:val="00382330"/>
    <w:rsid w:val="00382645"/>
    <w:rsid w:val="003826E1"/>
    <w:rsid w:val="00382940"/>
    <w:rsid w:val="00382BA7"/>
    <w:rsid w:val="00382BE0"/>
    <w:rsid w:val="00382C31"/>
    <w:rsid w:val="00382D89"/>
    <w:rsid w:val="00382EF3"/>
    <w:rsid w:val="00382FF2"/>
    <w:rsid w:val="0038300F"/>
    <w:rsid w:val="00383031"/>
    <w:rsid w:val="00383CB2"/>
    <w:rsid w:val="00384573"/>
    <w:rsid w:val="0038462D"/>
    <w:rsid w:val="003846BA"/>
    <w:rsid w:val="003846C8"/>
    <w:rsid w:val="003846F2"/>
    <w:rsid w:val="003846FA"/>
    <w:rsid w:val="003848F4"/>
    <w:rsid w:val="00384A56"/>
    <w:rsid w:val="00385100"/>
    <w:rsid w:val="0038532A"/>
    <w:rsid w:val="003857FF"/>
    <w:rsid w:val="00385AA8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253"/>
    <w:rsid w:val="003873B3"/>
    <w:rsid w:val="003874E6"/>
    <w:rsid w:val="003874F2"/>
    <w:rsid w:val="00387663"/>
    <w:rsid w:val="0038793B"/>
    <w:rsid w:val="0038797B"/>
    <w:rsid w:val="00387BA1"/>
    <w:rsid w:val="00387BC1"/>
    <w:rsid w:val="00387E52"/>
    <w:rsid w:val="00390145"/>
    <w:rsid w:val="003902CD"/>
    <w:rsid w:val="00390416"/>
    <w:rsid w:val="0039052D"/>
    <w:rsid w:val="00390902"/>
    <w:rsid w:val="00390AD6"/>
    <w:rsid w:val="00390AE5"/>
    <w:rsid w:val="00390D67"/>
    <w:rsid w:val="00390DB3"/>
    <w:rsid w:val="00390E55"/>
    <w:rsid w:val="00391094"/>
    <w:rsid w:val="00391FAE"/>
    <w:rsid w:val="00391FD4"/>
    <w:rsid w:val="0039252C"/>
    <w:rsid w:val="003926F5"/>
    <w:rsid w:val="00392812"/>
    <w:rsid w:val="00392DDE"/>
    <w:rsid w:val="00393202"/>
    <w:rsid w:val="003933D5"/>
    <w:rsid w:val="003936D2"/>
    <w:rsid w:val="003937E5"/>
    <w:rsid w:val="0039388D"/>
    <w:rsid w:val="00393A93"/>
    <w:rsid w:val="00393C7F"/>
    <w:rsid w:val="00393E14"/>
    <w:rsid w:val="00393E31"/>
    <w:rsid w:val="00393E52"/>
    <w:rsid w:val="0039418E"/>
    <w:rsid w:val="00394602"/>
    <w:rsid w:val="00394705"/>
    <w:rsid w:val="00394AB1"/>
    <w:rsid w:val="00394BAD"/>
    <w:rsid w:val="00394BD1"/>
    <w:rsid w:val="00394DFF"/>
    <w:rsid w:val="00394F15"/>
    <w:rsid w:val="003951D7"/>
    <w:rsid w:val="00395328"/>
    <w:rsid w:val="003959B2"/>
    <w:rsid w:val="00395CED"/>
    <w:rsid w:val="00395F21"/>
    <w:rsid w:val="00396418"/>
    <w:rsid w:val="003965B4"/>
    <w:rsid w:val="00396802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099A"/>
    <w:rsid w:val="003A1C68"/>
    <w:rsid w:val="003A1D4D"/>
    <w:rsid w:val="003A1FB2"/>
    <w:rsid w:val="003A2059"/>
    <w:rsid w:val="003A206E"/>
    <w:rsid w:val="003A20FA"/>
    <w:rsid w:val="003A2112"/>
    <w:rsid w:val="003A225D"/>
    <w:rsid w:val="003A24DE"/>
    <w:rsid w:val="003A25B9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B4D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2D0D"/>
    <w:rsid w:val="003B2D53"/>
    <w:rsid w:val="003B3785"/>
    <w:rsid w:val="003B3C70"/>
    <w:rsid w:val="003B3EEF"/>
    <w:rsid w:val="003B41D9"/>
    <w:rsid w:val="003B42D1"/>
    <w:rsid w:val="003B4364"/>
    <w:rsid w:val="003B48E6"/>
    <w:rsid w:val="003B4910"/>
    <w:rsid w:val="003B4A4C"/>
    <w:rsid w:val="003B4CB0"/>
    <w:rsid w:val="003B4D99"/>
    <w:rsid w:val="003B545A"/>
    <w:rsid w:val="003B5646"/>
    <w:rsid w:val="003B5CFE"/>
    <w:rsid w:val="003B5E9B"/>
    <w:rsid w:val="003B6358"/>
    <w:rsid w:val="003B672E"/>
    <w:rsid w:val="003B67AA"/>
    <w:rsid w:val="003B744B"/>
    <w:rsid w:val="003B75D4"/>
    <w:rsid w:val="003B7674"/>
    <w:rsid w:val="003B78CF"/>
    <w:rsid w:val="003B7B80"/>
    <w:rsid w:val="003B7BC5"/>
    <w:rsid w:val="003B7BDC"/>
    <w:rsid w:val="003B7C31"/>
    <w:rsid w:val="003B7D3A"/>
    <w:rsid w:val="003B7E8A"/>
    <w:rsid w:val="003B7FCE"/>
    <w:rsid w:val="003C05D9"/>
    <w:rsid w:val="003C0864"/>
    <w:rsid w:val="003C0933"/>
    <w:rsid w:val="003C0969"/>
    <w:rsid w:val="003C0A55"/>
    <w:rsid w:val="003C0DE2"/>
    <w:rsid w:val="003C0EA3"/>
    <w:rsid w:val="003C0ECA"/>
    <w:rsid w:val="003C1317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2EDF"/>
    <w:rsid w:val="003C3394"/>
    <w:rsid w:val="003C357C"/>
    <w:rsid w:val="003C37E9"/>
    <w:rsid w:val="003C383C"/>
    <w:rsid w:val="003C3956"/>
    <w:rsid w:val="003C399D"/>
    <w:rsid w:val="003C3C2C"/>
    <w:rsid w:val="003C3C59"/>
    <w:rsid w:val="003C400A"/>
    <w:rsid w:val="003C426A"/>
    <w:rsid w:val="003C4623"/>
    <w:rsid w:val="003C4A4D"/>
    <w:rsid w:val="003C4B21"/>
    <w:rsid w:val="003C519B"/>
    <w:rsid w:val="003C5206"/>
    <w:rsid w:val="003C544F"/>
    <w:rsid w:val="003C55C3"/>
    <w:rsid w:val="003C58DC"/>
    <w:rsid w:val="003C5926"/>
    <w:rsid w:val="003C614A"/>
    <w:rsid w:val="003C6305"/>
    <w:rsid w:val="003C6A09"/>
    <w:rsid w:val="003C7035"/>
    <w:rsid w:val="003C731E"/>
    <w:rsid w:val="003C7C65"/>
    <w:rsid w:val="003C7D3C"/>
    <w:rsid w:val="003C7F31"/>
    <w:rsid w:val="003D02FC"/>
    <w:rsid w:val="003D0336"/>
    <w:rsid w:val="003D07FA"/>
    <w:rsid w:val="003D0A2C"/>
    <w:rsid w:val="003D0AD3"/>
    <w:rsid w:val="003D0EDD"/>
    <w:rsid w:val="003D0F20"/>
    <w:rsid w:val="003D1234"/>
    <w:rsid w:val="003D1297"/>
    <w:rsid w:val="003D13E4"/>
    <w:rsid w:val="003D1610"/>
    <w:rsid w:val="003D1662"/>
    <w:rsid w:val="003D18EE"/>
    <w:rsid w:val="003D1C4A"/>
    <w:rsid w:val="003D1D8D"/>
    <w:rsid w:val="003D1EEF"/>
    <w:rsid w:val="003D265F"/>
    <w:rsid w:val="003D3285"/>
    <w:rsid w:val="003D333A"/>
    <w:rsid w:val="003D39E7"/>
    <w:rsid w:val="003D39FC"/>
    <w:rsid w:val="003D3C2B"/>
    <w:rsid w:val="003D3C65"/>
    <w:rsid w:val="003D3CE6"/>
    <w:rsid w:val="003D3DC3"/>
    <w:rsid w:val="003D42C0"/>
    <w:rsid w:val="003D449A"/>
    <w:rsid w:val="003D46A7"/>
    <w:rsid w:val="003D472A"/>
    <w:rsid w:val="003D4FE0"/>
    <w:rsid w:val="003D501A"/>
    <w:rsid w:val="003D508F"/>
    <w:rsid w:val="003D522C"/>
    <w:rsid w:val="003D52EB"/>
    <w:rsid w:val="003D560C"/>
    <w:rsid w:val="003D5684"/>
    <w:rsid w:val="003D594D"/>
    <w:rsid w:val="003D5A0B"/>
    <w:rsid w:val="003D5A6F"/>
    <w:rsid w:val="003D5E0C"/>
    <w:rsid w:val="003D5E4C"/>
    <w:rsid w:val="003D603B"/>
    <w:rsid w:val="003D6175"/>
    <w:rsid w:val="003D62AA"/>
    <w:rsid w:val="003D62FD"/>
    <w:rsid w:val="003D63BC"/>
    <w:rsid w:val="003D69B8"/>
    <w:rsid w:val="003D6DCC"/>
    <w:rsid w:val="003D7006"/>
    <w:rsid w:val="003D747F"/>
    <w:rsid w:val="003D7859"/>
    <w:rsid w:val="003D79DF"/>
    <w:rsid w:val="003D7C04"/>
    <w:rsid w:val="003D7EAD"/>
    <w:rsid w:val="003E0383"/>
    <w:rsid w:val="003E04C5"/>
    <w:rsid w:val="003E069A"/>
    <w:rsid w:val="003E0841"/>
    <w:rsid w:val="003E0CBB"/>
    <w:rsid w:val="003E0DEC"/>
    <w:rsid w:val="003E1393"/>
    <w:rsid w:val="003E1A0A"/>
    <w:rsid w:val="003E1B38"/>
    <w:rsid w:val="003E1CB2"/>
    <w:rsid w:val="003E1CCE"/>
    <w:rsid w:val="003E2797"/>
    <w:rsid w:val="003E29C5"/>
    <w:rsid w:val="003E2BB2"/>
    <w:rsid w:val="003E3475"/>
    <w:rsid w:val="003E354D"/>
    <w:rsid w:val="003E3572"/>
    <w:rsid w:val="003E3627"/>
    <w:rsid w:val="003E3639"/>
    <w:rsid w:val="003E380D"/>
    <w:rsid w:val="003E3C96"/>
    <w:rsid w:val="003E3E77"/>
    <w:rsid w:val="003E3FD0"/>
    <w:rsid w:val="003E43C4"/>
    <w:rsid w:val="003E4406"/>
    <w:rsid w:val="003E446F"/>
    <w:rsid w:val="003E4594"/>
    <w:rsid w:val="003E4B1A"/>
    <w:rsid w:val="003E4BAD"/>
    <w:rsid w:val="003E4F62"/>
    <w:rsid w:val="003E5069"/>
    <w:rsid w:val="003E52F3"/>
    <w:rsid w:val="003E55EA"/>
    <w:rsid w:val="003E57F6"/>
    <w:rsid w:val="003E5BC7"/>
    <w:rsid w:val="003E5E6D"/>
    <w:rsid w:val="003E5EC6"/>
    <w:rsid w:val="003E5F15"/>
    <w:rsid w:val="003E65DD"/>
    <w:rsid w:val="003E6644"/>
    <w:rsid w:val="003E6808"/>
    <w:rsid w:val="003E681A"/>
    <w:rsid w:val="003E6B0A"/>
    <w:rsid w:val="003E6BD1"/>
    <w:rsid w:val="003E7057"/>
    <w:rsid w:val="003E70E5"/>
    <w:rsid w:val="003E7539"/>
    <w:rsid w:val="003E7596"/>
    <w:rsid w:val="003E7C26"/>
    <w:rsid w:val="003E7C2C"/>
    <w:rsid w:val="003E7C42"/>
    <w:rsid w:val="003E7D07"/>
    <w:rsid w:val="003E7F51"/>
    <w:rsid w:val="003F007D"/>
    <w:rsid w:val="003F073A"/>
    <w:rsid w:val="003F0C21"/>
    <w:rsid w:val="003F0C7D"/>
    <w:rsid w:val="003F0E31"/>
    <w:rsid w:val="003F0EEC"/>
    <w:rsid w:val="003F1D9D"/>
    <w:rsid w:val="003F2037"/>
    <w:rsid w:val="003F26CB"/>
    <w:rsid w:val="003F2719"/>
    <w:rsid w:val="003F290B"/>
    <w:rsid w:val="003F2953"/>
    <w:rsid w:val="003F2B1D"/>
    <w:rsid w:val="003F2DDC"/>
    <w:rsid w:val="003F3237"/>
    <w:rsid w:val="003F331D"/>
    <w:rsid w:val="003F3418"/>
    <w:rsid w:val="003F3595"/>
    <w:rsid w:val="003F3615"/>
    <w:rsid w:val="003F362C"/>
    <w:rsid w:val="003F39F6"/>
    <w:rsid w:val="003F3B93"/>
    <w:rsid w:val="003F3E18"/>
    <w:rsid w:val="003F3E5A"/>
    <w:rsid w:val="003F4175"/>
    <w:rsid w:val="003F469A"/>
    <w:rsid w:val="003F4718"/>
    <w:rsid w:val="003F471A"/>
    <w:rsid w:val="003F4A84"/>
    <w:rsid w:val="003F4FBB"/>
    <w:rsid w:val="003F53E7"/>
    <w:rsid w:val="003F5845"/>
    <w:rsid w:val="003F58E8"/>
    <w:rsid w:val="003F5982"/>
    <w:rsid w:val="003F5A8B"/>
    <w:rsid w:val="003F625D"/>
    <w:rsid w:val="003F6B7C"/>
    <w:rsid w:val="003F6D49"/>
    <w:rsid w:val="003F6E19"/>
    <w:rsid w:val="003F6F51"/>
    <w:rsid w:val="003F7003"/>
    <w:rsid w:val="003F711D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29E"/>
    <w:rsid w:val="0040166E"/>
    <w:rsid w:val="00401C3D"/>
    <w:rsid w:val="004022CE"/>
    <w:rsid w:val="004023A3"/>
    <w:rsid w:val="004024F9"/>
    <w:rsid w:val="00402513"/>
    <w:rsid w:val="00402CCA"/>
    <w:rsid w:val="00402D21"/>
    <w:rsid w:val="00402EEC"/>
    <w:rsid w:val="00403251"/>
    <w:rsid w:val="00403304"/>
    <w:rsid w:val="0040395E"/>
    <w:rsid w:val="00403A43"/>
    <w:rsid w:val="00403ED4"/>
    <w:rsid w:val="00403FBF"/>
    <w:rsid w:val="004043BB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6B82"/>
    <w:rsid w:val="00406E2B"/>
    <w:rsid w:val="00407076"/>
    <w:rsid w:val="0040728D"/>
    <w:rsid w:val="004076FD"/>
    <w:rsid w:val="00407785"/>
    <w:rsid w:val="004077DE"/>
    <w:rsid w:val="00407C37"/>
    <w:rsid w:val="00407C51"/>
    <w:rsid w:val="00407E6E"/>
    <w:rsid w:val="00410201"/>
    <w:rsid w:val="0041024D"/>
    <w:rsid w:val="00410458"/>
    <w:rsid w:val="004104D4"/>
    <w:rsid w:val="004106EA"/>
    <w:rsid w:val="00410B13"/>
    <w:rsid w:val="00410D11"/>
    <w:rsid w:val="00410D72"/>
    <w:rsid w:val="0041122B"/>
    <w:rsid w:val="00411650"/>
    <w:rsid w:val="0041182B"/>
    <w:rsid w:val="00411C5D"/>
    <w:rsid w:val="00412071"/>
    <w:rsid w:val="0041214A"/>
    <w:rsid w:val="004122EB"/>
    <w:rsid w:val="00412448"/>
    <w:rsid w:val="00412832"/>
    <w:rsid w:val="00412ACE"/>
    <w:rsid w:val="00412BD7"/>
    <w:rsid w:val="00412E24"/>
    <w:rsid w:val="004130DC"/>
    <w:rsid w:val="004131CD"/>
    <w:rsid w:val="0041372D"/>
    <w:rsid w:val="004139AC"/>
    <w:rsid w:val="00413E09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A1A"/>
    <w:rsid w:val="00415B55"/>
    <w:rsid w:val="004160AA"/>
    <w:rsid w:val="00416219"/>
    <w:rsid w:val="00416B38"/>
    <w:rsid w:val="00417022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0E26"/>
    <w:rsid w:val="0042105F"/>
    <w:rsid w:val="0042153F"/>
    <w:rsid w:val="00422007"/>
    <w:rsid w:val="00422166"/>
    <w:rsid w:val="00422506"/>
    <w:rsid w:val="004225C9"/>
    <w:rsid w:val="00423365"/>
    <w:rsid w:val="00423440"/>
    <w:rsid w:val="00423C71"/>
    <w:rsid w:val="00423D2C"/>
    <w:rsid w:val="00423F62"/>
    <w:rsid w:val="00424042"/>
    <w:rsid w:val="0042415B"/>
    <w:rsid w:val="004244EC"/>
    <w:rsid w:val="0042458B"/>
    <w:rsid w:val="004245C9"/>
    <w:rsid w:val="004248EA"/>
    <w:rsid w:val="00424F43"/>
    <w:rsid w:val="0042546B"/>
    <w:rsid w:val="0042589A"/>
    <w:rsid w:val="00425A84"/>
    <w:rsid w:val="00425B72"/>
    <w:rsid w:val="00425C88"/>
    <w:rsid w:val="00425DD0"/>
    <w:rsid w:val="00425F81"/>
    <w:rsid w:val="0042606A"/>
    <w:rsid w:val="004260D6"/>
    <w:rsid w:val="0042620E"/>
    <w:rsid w:val="0042634E"/>
    <w:rsid w:val="004264D2"/>
    <w:rsid w:val="004266A9"/>
    <w:rsid w:val="00426823"/>
    <w:rsid w:val="00426DB1"/>
    <w:rsid w:val="00426E19"/>
    <w:rsid w:val="0042716A"/>
    <w:rsid w:val="0042786D"/>
    <w:rsid w:val="00427950"/>
    <w:rsid w:val="00427DFF"/>
    <w:rsid w:val="00427F36"/>
    <w:rsid w:val="004300E0"/>
    <w:rsid w:val="00430336"/>
    <w:rsid w:val="0043038E"/>
    <w:rsid w:val="004304F8"/>
    <w:rsid w:val="0043073C"/>
    <w:rsid w:val="00430A0F"/>
    <w:rsid w:val="00430B23"/>
    <w:rsid w:val="00430DC7"/>
    <w:rsid w:val="0043119A"/>
    <w:rsid w:val="00431353"/>
    <w:rsid w:val="0043137E"/>
    <w:rsid w:val="004315CA"/>
    <w:rsid w:val="00431AF5"/>
    <w:rsid w:val="00431D3E"/>
    <w:rsid w:val="00431E29"/>
    <w:rsid w:val="00432375"/>
    <w:rsid w:val="0043239A"/>
    <w:rsid w:val="0043289B"/>
    <w:rsid w:val="00432C9A"/>
    <w:rsid w:val="00432DC7"/>
    <w:rsid w:val="00433108"/>
    <w:rsid w:val="00433305"/>
    <w:rsid w:val="00433489"/>
    <w:rsid w:val="004334AE"/>
    <w:rsid w:val="00433CC1"/>
    <w:rsid w:val="00433E8F"/>
    <w:rsid w:val="004347D1"/>
    <w:rsid w:val="00434875"/>
    <w:rsid w:val="00434ACB"/>
    <w:rsid w:val="00434DDD"/>
    <w:rsid w:val="00435BC9"/>
    <w:rsid w:val="00435BD7"/>
    <w:rsid w:val="00435D48"/>
    <w:rsid w:val="00435EFF"/>
    <w:rsid w:val="004360D9"/>
    <w:rsid w:val="00436184"/>
    <w:rsid w:val="0043637E"/>
    <w:rsid w:val="004363BD"/>
    <w:rsid w:val="00436472"/>
    <w:rsid w:val="00436743"/>
    <w:rsid w:val="0043683C"/>
    <w:rsid w:val="0043683F"/>
    <w:rsid w:val="00436901"/>
    <w:rsid w:val="00436FA2"/>
    <w:rsid w:val="00437205"/>
    <w:rsid w:val="00437387"/>
    <w:rsid w:val="0043744E"/>
    <w:rsid w:val="004401B9"/>
    <w:rsid w:val="00440446"/>
    <w:rsid w:val="0044087D"/>
    <w:rsid w:val="00440944"/>
    <w:rsid w:val="00440BCA"/>
    <w:rsid w:val="00441B5B"/>
    <w:rsid w:val="00441C02"/>
    <w:rsid w:val="00441FB8"/>
    <w:rsid w:val="004425BC"/>
    <w:rsid w:val="00442C23"/>
    <w:rsid w:val="00442F80"/>
    <w:rsid w:val="004432E1"/>
    <w:rsid w:val="00443747"/>
    <w:rsid w:val="00443827"/>
    <w:rsid w:val="00443CE9"/>
    <w:rsid w:val="00443E62"/>
    <w:rsid w:val="00443F7C"/>
    <w:rsid w:val="00444AF7"/>
    <w:rsid w:val="00444B76"/>
    <w:rsid w:val="00444B84"/>
    <w:rsid w:val="00445375"/>
    <w:rsid w:val="00445DA6"/>
    <w:rsid w:val="00445E1B"/>
    <w:rsid w:val="00445F6B"/>
    <w:rsid w:val="00446704"/>
    <w:rsid w:val="0044718E"/>
    <w:rsid w:val="004471C4"/>
    <w:rsid w:val="0044739C"/>
    <w:rsid w:val="004474AB"/>
    <w:rsid w:val="0044756A"/>
    <w:rsid w:val="00447803"/>
    <w:rsid w:val="004478DD"/>
    <w:rsid w:val="00447DD4"/>
    <w:rsid w:val="00447E99"/>
    <w:rsid w:val="004500E1"/>
    <w:rsid w:val="0045058F"/>
    <w:rsid w:val="0045076C"/>
    <w:rsid w:val="004507C2"/>
    <w:rsid w:val="00450804"/>
    <w:rsid w:val="00450CDF"/>
    <w:rsid w:val="00450EA6"/>
    <w:rsid w:val="00451329"/>
    <w:rsid w:val="004514D7"/>
    <w:rsid w:val="004518B4"/>
    <w:rsid w:val="004519C2"/>
    <w:rsid w:val="00451C45"/>
    <w:rsid w:val="00451F0C"/>
    <w:rsid w:val="0045208D"/>
    <w:rsid w:val="00452172"/>
    <w:rsid w:val="00452575"/>
    <w:rsid w:val="00452A66"/>
    <w:rsid w:val="0045310A"/>
    <w:rsid w:val="004534D9"/>
    <w:rsid w:val="00453642"/>
    <w:rsid w:val="00453C5E"/>
    <w:rsid w:val="00454017"/>
    <w:rsid w:val="00454050"/>
    <w:rsid w:val="00454540"/>
    <w:rsid w:val="00454AB1"/>
    <w:rsid w:val="00454D11"/>
    <w:rsid w:val="00454D4A"/>
    <w:rsid w:val="00454DDC"/>
    <w:rsid w:val="00454DF3"/>
    <w:rsid w:val="00454FA2"/>
    <w:rsid w:val="00456159"/>
    <w:rsid w:val="00456273"/>
    <w:rsid w:val="004566F8"/>
    <w:rsid w:val="00456881"/>
    <w:rsid w:val="004569AD"/>
    <w:rsid w:val="0045713E"/>
    <w:rsid w:val="00457BB0"/>
    <w:rsid w:val="00457D14"/>
    <w:rsid w:val="00457E5B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7AD"/>
    <w:rsid w:val="00461A57"/>
    <w:rsid w:val="00461C4E"/>
    <w:rsid w:val="00462171"/>
    <w:rsid w:val="004621A6"/>
    <w:rsid w:val="00462791"/>
    <w:rsid w:val="00462AC3"/>
    <w:rsid w:val="00462B83"/>
    <w:rsid w:val="00462EB5"/>
    <w:rsid w:val="00462F96"/>
    <w:rsid w:val="0046306B"/>
    <w:rsid w:val="004630B2"/>
    <w:rsid w:val="00463114"/>
    <w:rsid w:val="004632C7"/>
    <w:rsid w:val="004637E3"/>
    <w:rsid w:val="00463DE2"/>
    <w:rsid w:val="00463F9D"/>
    <w:rsid w:val="00464066"/>
    <w:rsid w:val="004640D8"/>
    <w:rsid w:val="004640E3"/>
    <w:rsid w:val="00464120"/>
    <w:rsid w:val="00464292"/>
    <w:rsid w:val="00464329"/>
    <w:rsid w:val="004653D8"/>
    <w:rsid w:val="004657EA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67D7B"/>
    <w:rsid w:val="00470E06"/>
    <w:rsid w:val="00470E4D"/>
    <w:rsid w:val="0047138B"/>
    <w:rsid w:val="004714D6"/>
    <w:rsid w:val="00471B94"/>
    <w:rsid w:val="004722D9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5AF"/>
    <w:rsid w:val="00475674"/>
    <w:rsid w:val="004757E6"/>
    <w:rsid w:val="0047585C"/>
    <w:rsid w:val="004759CA"/>
    <w:rsid w:val="0047605E"/>
    <w:rsid w:val="00476C29"/>
    <w:rsid w:val="00476F38"/>
    <w:rsid w:val="00476F5B"/>
    <w:rsid w:val="00477045"/>
    <w:rsid w:val="0047710C"/>
    <w:rsid w:val="00477235"/>
    <w:rsid w:val="0047776E"/>
    <w:rsid w:val="004777EC"/>
    <w:rsid w:val="00480458"/>
    <w:rsid w:val="004804C4"/>
    <w:rsid w:val="00480F80"/>
    <w:rsid w:val="00481529"/>
    <w:rsid w:val="00481AE6"/>
    <w:rsid w:val="0048281F"/>
    <w:rsid w:val="00482C4C"/>
    <w:rsid w:val="00482CE9"/>
    <w:rsid w:val="00482F17"/>
    <w:rsid w:val="00482F4E"/>
    <w:rsid w:val="004831DD"/>
    <w:rsid w:val="0048358F"/>
    <w:rsid w:val="00483637"/>
    <w:rsid w:val="00483798"/>
    <w:rsid w:val="00483C63"/>
    <w:rsid w:val="00483E05"/>
    <w:rsid w:val="00483FC4"/>
    <w:rsid w:val="00484056"/>
    <w:rsid w:val="00484A4A"/>
    <w:rsid w:val="00484FCA"/>
    <w:rsid w:val="004850D8"/>
    <w:rsid w:val="00485410"/>
    <w:rsid w:val="00485763"/>
    <w:rsid w:val="00485799"/>
    <w:rsid w:val="00485B98"/>
    <w:rsid w:val="00485CE9"/>
    <w:rsid w:val="00485DA2"/>
    <w:rsid w:val="00485E0F"/>
    <w:rsid w:val="00485E6D"/>
    <w:rsid w:val="00486542"/>
    <w:rsid w:val="00486752"/>
    <w:rsid w:val="0048685B"/>
    <w:rsid w:val="00486CCF"/>
    <w:rsid w:val="00487212"/>
    <w:rsid w:val="00487522"/>
    <w:rsid w:val="0048754D"/>
    <w:rsid w:val="00487568"/>
    <w:rsid w:val="00487959"/>
    <w:rsid w:val="00487A84"/>
    <w:rsid w:val="00487C09"/>
    <w:rsid w:val="00487C9F"/>
    <w:rsid w:val="00487ED4"/>
    <w:rsid w:val="00487F47"/>
    <w:rsid w:val="00490026"/>
    <w:rsid w:val="00490222"/>
    <w:rsid w:val="00490316"/>
    <w:rsid w:val="0049037C"/>
    <w:rsid w:val="00490645"/>
    <w:rsid w:val="00490ABE"/>
    <w:rsid w:val="00490B1B"/>
    <w:rsid w:val="00490F4B"/>
    <w:rsid w:val="004910F3"/>
    <w:rsid w:val="0049140D"/>
    <w:rsid w:val="0049170E"/>
    <w:rsid w:val="00491DC4"/>
    <w:rsid w:val="00491FED"/>
    <w:rsid w:val="004921DD"/>
    <w:rsid w:val="00492666"/>
    <w:rsid w:val="004926AC"/>
    <w:rsid w:val="00492ACA"/>
    <w:rsid w:val="00492CE6"/>
    <w:rsid w:val="00493501"/>
    <w:rsid w:val="00493947"/>
    <w:rsid w:val="00493B37"/>
    <w:rsid w:val="00493EF0"/>
    <w:rsid w:val="0049404F"/>
    <w:rsid w:val="004940C9"/>
    <w:rsid w:val="004941D8"/>
    <w:rsid w:val="0049421C"/>
    <w:rsid w:val="004945C9"/>
    <w:rsid w:val="0049466E"/>
    <w:rsid w:val="00494EDF"/>
    <w:rsid w:val="00495784"/>
    <w:rsid w:val="0049590F"/>
    <w:rsid w:val="00495BDC"/>
    <w:rsid w:val="0049632A"/>
    <w:rsid w:val="004965EE"/>
    <w:rsid w:val="0049664D"/>
    <w:rsid w:val="0049671F"/>
    <w:rsid w:val="00496913"/>
    <w:rsid w:val="00496B49"/>
    <w:rsid w:val="00496D95"/>
    <w:rsid w:val="004973C1"/>
    <w:rsid w:val="004975F4"/>
    <w:rsid w:val="00497671"/>
    <w:rsid w:val="00497808"/>
    <w:rsid w:val="00497A06"/>
    <w:rsid w:val="00497A3F"/>
    <w:rsid w:val="00497A51"/>
    <w:rsid w:val="004A02F8"/>
    <w:rsid w:val="004A0DB1"/>
    <w:rsid w:val="004A13A3"/>
    <w:rsid w:val="004A13C3"/>
    <w:rsid w:val="004A14D6"/>
    <w:rsid w:val="004A15C6"/>
    <w:rsid w:val="004A17D8"/>
    <w:rsid w:val="004A1896"/>
    <w:rsid w:val="004A1C44"/>
    <w:rsid w:val="004A1DBB"/>
    <w:rsid w:val="004A1DDC"/>
    <w:rsid w:val="004A2613"/>
    <w:rsid w:val="004A28B5"/>
    <w:rsid w:val="004A2B33"/>
    <w:rsid w:val="004A2CCE"/>
    <w:rsid w:val="004A2D1F"/>
    <w:rsid w:val="004A2D60"/>
    <w:rsid w:val="004A2F18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594"/>
    <w:rsid w:val="004A4927"/>
    <w:rsid w:val="004A4B24"/>
    <w:rsid w:val="004A4CD4"/>
    <w:rsid w:val="004A51D7"/>
    <w:rsid w:val="004A523F"/>
    <w:rsid w:val="004A5489"/>
    <w:rsid w:val="004A57B3"/>
    <w:rsid w:val="004A5AE5"/>
    <w:rsid w:val="004A5D36"/>
    <w:rsid w:val="004A5E60"/>
    <w:rsid w:val="004A628F"/>
    <w:rsid w:val="004A66A8"/>
    <w:rsid w:val="004A673D"/>
    <w:rsid w:val="004A6DAA"/>
    <w:rsid w:val="004A6F07"/>
    <w:rsid w:val="004A6F26"/>
    <w:rsid w:val="004A756E"/>
    <w:rsid w:val="004A7607"/>
    <w:rsid w:val="004A7741"/>
    <w:rsid w:val="004A77AD"/>
    <w:rsid w:val="004A796B"/>
    <w:rsid w:val="004A79F8"/>
    <w:rsid w:val="004A7E6C"/>
    <w:rsid w:val="004A7EA7"/>
    <w:rsid w:val="004A7F81"/>
    <w:rsid w:val="004A7FE4"/>
    <w:rsid w:val="004B00B3"/>
    <w:rsid w:val="004B0585"/>
    <w:rsid w:val="004B0658"/>
    <w:rsid w:val="004B06C7"/>
    <w:rsid w:val="004B081D"/>
    <w:rsid w:val="004B0AE9"/>
    <w:rsid w:val="004B0C54"/>
    <w:rsid w:val="004B1193"/>
    <w:rsid w:val="004B1550"/>
    <w:rsid w:val="004B1746"/>
    <w:rsid w:val="004B19AE"/>
    <w:rsid w:val="004B1B24"/>
    <w:rsid w:val="004B1C2F"/>
    <w:rsid w:val="004B21A6"/>
    <w:rsid w:val="004B27E2"/>
    <w:rsid w:val="004B2A70"/>
    <w:rsid w:val="004B2B3C"/>
    <w:rsid w:val="004B2C5D"/>
    <w:rsid w:val="004B2DD4"/>
    <w:rsid w:val="004B2F98"/>
    <w:rsid w:val="004B3195"/>
    <w:rsid w:val="004B3A12"/>
    <w:rsid w:val="004B468D"/>
    <w:rsid w:val="004B479D"/>
    <w:rsid w:val="004B484F"/>
    <w:rsid w:val="004B48CE"/>
    <w:rsid w:val="004B535E"/>
    <w:rsid w:val="004B5ADF"/>
    <w:rsid w:val="004B5CE7"/>
    <w:rsid w:val="004B5F64"/>
    <w:rsid w:val="004B605F"/>
    <w:rsid w:val="004B6475"/>
    <w:rsid w:val="004B6929"/>
    <w:rsid w:val="004B6A3E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E8F"/>
    <w:rsid w:val="004B7FCF"/>
    <w:rsid w:val="004C0167"/>
    <w:rsid w:val="004C073A"/>
    <w:rsid w:val="004C07F0"/>
    <w:rsid w:val="004C0891"/>
    <w:rsid w:val="004C0B1F"/>
    <w:rsid w:val="004C0B5B"/>
    <w:rsid w:val="004C0BE1"/>
    <w:rsid w:val="004C118F"/>
    <w:rsid w:val="004C15DA"/>
    <w:rsid w:val="004C1876"/>
    <w:rsid w:val="004C1E76"/>
    <w:rsid w:val="004C1F44"/>
    <w:rsid w:val="004C2102"/>
    <w:rsid w:val="004C2105"/>
    <w:rsid w:val="004C22A1"/>
    <w:rsid w:val="004C26C6"/>
    <w:rsid w:val="004C31EC"/>
    <w:rsid w:val="004C3235"/>
    <w:rsid w:val="004C3741"/>
    <w:rsid w:val="004C3867"/>
    <w:rsid w:val="004C39F5"/>
    <w:rsid w:val="004C406E"/>
    <w:rsid w:val="004C41F4"/>
    <w:rsid w:val="004C44DD"/>
    <w:rsid w:val="004C47FC"/>
    <w:rsid w:val="004C4978"/>
    <w:rsid w:val="004C4A24"/>
    <w:rsid w:val="004C4B20"/>
    <w:rsid w:val="004C4BA6"/>
    <w:rsid w:val="004C4DB9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0987"/>
    <w:rsid w:val="004D0A12"/>
    <w:rsid w:val="004D12AA"/>
    <w:rsid w:val="004D15B5"/>
    <w:rsid w:val="004D167C"/>
    <w:rsid w:val="004D1730"/>
    <w:rsid w:val="004D19CE"/>
    <w:rsid w:val="004D19DD"/>
    <w:rsid w:val="004D1C79"/>
    <w:rsid w:val="004D1CFD"/>
    <w:rsid w:val="004D1DB9"/>
    <w:rsid w:val="004D1E51"/>
    <w:rsid w:val="004D23DB"/>
    <w:rsid w:val="004D264D"/>
    <w:rsid w:val="004D2A38"/>
    <w:rsid w:val="004D31EC"/>
    <w:rsid w:val="004D3283"/>
    <w:rsid w:val="004D33BC"/>
    <w:rsid w:val="004D34E8"/>
    <w:rsid w:val="004D35F0"/>
    <w:rsid w:val="004D3725"/>
    <w:rsid w:val="004D3827"/>
    <w:rsid w:val="004D3892"/>
    <w:rsid w:val="004D38F7"/>
    <w:rsid w:val="004D3CDF"/>
    <w:rsid w:val="004D3E7C"/>
    <w:rsid w:val="004D46D7"/>
    <w:rsid w:val="004D4E3A"/>
    <w:rsid w:val="004D54A1"/>
    <w:rsid w:val="004D54AA"/>
    <w:rsid w:val="004D5978"/>
    <w:rsid w:val="004D5AE0"/>
    <w:rsid w:val="004D60B2"/>
    <w:rsid w:val="004D63D9"/>
    <w:rsid w:val="004D6758"/>
    <w:rsid w:val="004D68D8"/>
    <w:rsid w:val="004D699D"/>
    <w:rsid w:val="004D69F6"/>
    <w:rsid w:val="004D6DB7"/>
    <w:rsid w:val="004D6F60"/>
    <w:rsid w:val="004D7164"/>
    <w:rsid w:val="004D72B7"/>
    <w:rsid w:val="004D740A"/>
    <w:rsid w:val="004D75BE"/>
    <w:rsid w:val="004D762C"/>
    <w:rsid w:val="004D77AF"/>
    <w:rsid w:val="004D7A99"/>
    <w:rsid w:val="004D7DC6"/>
    <w:rsid w:val="004D7F33"/>
    <w:rsid w:val="004D7F40"/>
    <w:rsid w:val="004E0656"/>
    <w:rsid w:val="004E07B1"/>
    <w:rsid w:val="004E1055"/>
    <w:rsid w:val="004E155E"/>
    <w:rsid w:val="004E1A2E"/>
    <w:rsid w:val="004E1CAB"/>
    <w:rsid w:val="004E2923"/>
    <w:rsid w:val="004E29D2"/>
    <w:rsid w:val="004E29DD"/>
    <w:rsid w:val="004E2BC7"/>
    <w:rsid w:val="004E2BFF"/>
    <w:rsid w:val="004E2F2E"/>
    <w:rsid w:val="004E3154"/>
    <w:rsid w:val="004E31BA"/>
    <w:rsid w:val="004E34CF"/>
    <w:rsid w:val="004E3BC0"/>
    <w:rsid w:val="004E3F18"/>
    <w:rsid w:val="004E4270"/>
    <w:rsid w:val="004E4369"/>
    <w:rsid w:val="004E4577"/>
    <w:rsid w:val="004E4C05"/>
    <w:rsid w:val="004E4CB9"/>
    <w:rsid w:val="004E4CC2"/>
    <w:rsid w:val="004E515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2D"/>
    <w:rsid w:val="004E63C4"/>
    <w:rsid w:val="004E63FC"/>
    <w:rsid w:val="004E6826"/>
    <w:rsid w:val="004E69CD"/>
    <w:rsid w:val="004E6AA5"/>
    <w:rsid w:val="004E6B93"/>
    <w:rsid w:val="004E6BA4"/>
    <w:rsid w:val="004E6BF4"/>
    <w:rsid w:val="004E6ED8"/>
    <w:rsid w:val="004E6F63"/>
    <w:rsid w:val="004E704E"/>
    <w:rsid w:val="004E73C6"/>
    <w:rsid w:val="004E7653"/>
    <w:rsid w:val="004E7997"/>
    <w:rsid w:val="004E7A20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0DA7"/>
    <w:rsid w:val="004F128A"/>
    <w:rsid w:val="004F129E"/>
    <w:rsid w:val="004F1418"/>
    <w:rsid w:val="004F1797"/>
    <w:rsid w:val="004F1970"/>
    <w:rsid w:val="004F1D08"/>
    <w:rsid w:val="004F2606"/>
    <w:rsid w:val="004F2716"/>
    <w:rsid w:val="004F274D"/>
    <w:rsid w:val="004F3036"/>
    <w:rsid w:val="004F3105"/>
    <w:rsid w:val="004F34FE"/>
    <w:rsid w:val="004F3939"/>
    <w:rsid w:val="004F3B8A"/>
    <w:rsid w:val="004F3D25"/>
    <w:rsid w:val="004F45D8"/>
    <w:rsid w:val="004F4A15"/>
    <w:rsid w:val="004F50A1"/>
    <w:rsid w:val="004F50E2"/>
    <w:rsid w:val="004F5482"/>
    <w:rsid w:val="004F59C2"/>
    <w:rsid w:val="004F5D3D"/>
    <w:rsid w:val="004F6B24"/>
    <w:rsid w:val="004F6B2E"/>
    <w:rsid w:val="004F717D"/>
    <w:rsid w:val="004F730D"/>
    <w:rsid w:val="004F7475"/>
    <w:rsid w:val="004F76C3"/>
    <w:rsid w:val="004F7947"/>
    <w:rsid w:val="004F7DCD"/>
    <w:rsid w:val="004F7F69"/>
    <w:rsid w:val="004F7F70"/>
    <w:rsid w:val="004F7FAB"/>
    <w:rsid w:val="005000E3"/>
    <w:rsid w:val="005001CA"/>
    <w:rsid w:val="00500355"/>
    <w:rsid w:val="00500F62"/>
    <w:rsid w:val="00501556"/>
    <w:rsid w:val="0050162A"/>
    <w:rsid w:val="0050173C"/>
    <w:rsid w:val="00501AE0"/>
    <w:rsid w:val="00501D7A"/>
    <w:rsid w:val="00502302"/>
    <w:rsid w:val="00502D72"/>
    <w:rsid w:val="00503120"/>
    <w:rsid w:val="0050330D"/>
    <w:rsid w:val="00503581"/>
    <w:rsid w:val="005037A5"/>
    <w:rsid w:val="0050399B"/>
    <w:rsid w:val="00503EC6"/>
    <w:rsid w:val="005040D3"/>
    <w:rsid w:val="00504303"/>
    <w:rsid w:val="005045E5"/>
    <w:rsid w:val="00504A72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07B"/>
    <w:rsid w:val="005062DE"/>
    <w:rsid w:val="00506329"/>
    <w:rsid w:val="00507021"/>
    <w:rsid w:val="005073DE"/>
    <w:rsid w:val="00507EE0"/>
    <w:rsid w:val="00507FE5"/>
    <w:rsid w:val="00510508"/>
    <w:rsid w:val="005107F7"/>
    <w:rsid w:val="005108B1"/>
    <w:rsid w:val="00510A66"/>
    <w:rsid w:val="00510A6F"/>
    <w:rsid w:val="00510C89"/>
    <w:rsid w:val="00510E30"/>
    <w:rsid w:val="00510F0D"/>
    <w:rsid w:val="0051109F"/>
    <w:rsid w:val="0051113C"/>
    <w:rsid w:val="00511322"/>
    <w:rsid w:val="0051184D"/>
    <w:rsid w:val="00511988"/>
    <w:rsid w:val="00511C4F"/>
    <w:rsid w:val="00511D9B"/>
    <w:rsid w:val="00512088"/>
    <w:rsid w:val="005122AA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18E"/>
    <w:rsid w:val="00514429"/>
    <w:rsid w:val="005146F0"/>
    <w:rsid w:val="00514862"/>
    <w:rsid w:val="00514997"/>
    <w:rsid w:val="00514AAA"/>
    <w:rsid w:val="00514BB4"/>
    <w:rsid w:val="00514C26"/>
    <w:rsid w:val="00514ECE"/>
    <w:rsid w:val="00514FC5"/>
    <w:rsid w:val="00515392"/>
    <w:rsid w:val="00515A61"/>
    <w:rsid w:val="00515C62"/>
    <w:rsid w:val="00515E07"/>
    <w:rsid w:val="00515EA8"/>
    <w:rsid w:val="00516CAB"/>
    <w:rsid w:val="00516CFF"/>
    <w:rsid w:val="00516E42"/>
    <w:rsid w:val="00517262"/>
    <w:rsid w:val="00517D9B"/>
    <w:rsid w:val="00517E21"/>
    <w:rsid w:val="00517ED8"/>
    <w:rsid w:val="00520357"/>
    <w:rsid w:val="005203D1"/>
    <w:rsid w:val="005206BD"/>
    <w:rsid w:val="005207DD"/>
    <w:rsid w:val="00520811"/>
    <w:rsid w:val="00520A53"/>
    <w:rsid w:val="00520DE6"/>
    <w:rsid w:val="00520DFE"/>
    <w:rsid w:val="00520FDF"/>
    <w:rsid w:val="00520FED"/>
    <w:rsid w:val="005210EE"/>
    <w:rsid w:val="00521285"/>
    <w:rsid w:val="0052130D"/>
    <w:rsid w:val="005215ED"/>
    <w:rsid w:val="005219BE"/>
    <w:rsid w:val="00521BAB"/>
    <w:rsid w:val="00521C2E"/>
    <w:rsid w:val="00521D13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098"/>
    <w:rsid w:val="00524263"/>
    <w:rsid w:val="00524688"/>
    <w:rsid w:val="00524956"/>
    <w:rsid w:val="00524E2F"/>
    <w:rsid w:val="00525146"/>
    <w:rsid w:val="0052579A"/>
    <w:rsid w:val="005257DD"/>
    <w:rsid w:val="00525AAE"/>
    <w:rsid w:val="00525FCB"/>
    <w:rsid w:val="00526286"/>
    <w:rsid w:val="005264CE"/>
    <w:rsid w:val="00526A54"/>
    <w:rsid w:val="00526FC9"/>
    <w:rsid w:val="00527148"/>
    <w:rsid w:val="00527226"/>
    <w:rsid w:val="0052748B"/>
    <w:rsid w:val="00527C1D"/>
    <w:rsid w:val="00527E1B"/>
    <w:rsid w:val="00527F8D"/>
    <w:rsid w:val="005300A2"/>
    <w:rsid w:val="0053080C"/>
    <w:rsid w:val="005308FD"/>
    <w:rsid w:val="00530CE9"/>
    <w:rsid w:val="005310AF"/>
    <w:rsid w:val="0053125C"/>
    <w:rsid w:val="00531328"/>
    <w:rsid w:val="00531691"/>
    <w:rsid w:val="00531A5F"/>
    <w:rsid w:val="00531A98"/>
    <w:rsid w:val="00532345"/>
    <w:rsid w:val="0053272B"/>
    <w:rsid w:val="00532EC3"/>
    <w:rsid w:val="00533108"/>
    <w:rsid w:val="0053317F"/>
    <w:rsid w:val="00533193"/>
    <w:rsid w:val="00533D97"/>
    <w:rsid w:val="00533E08"/>
    <w:rsid w:val="00533F8C"/>
    <w:rsid w:val="005340DF"/>
    <w:rsid w:val="0053479D"/>
    <w:rsid w:val="005349F5"/>
    <w:rsid w:val="00534B25"/>
    <w:rsid w:val="00534BFE"/>
    <w:rsid w:val="005351BE"/>
    <w:rsid w:val="00535761"/>
    <w:rsid w:val="00535845"/>
    <w:rsid w:val="00535923"/>
    <w:rsid w:val="00535AEE"/>
    <w:rsid w:val="00535B7B"/>
    <w:rsid w:val="00535BE4"/>
    <w:rsid w:val="00535D08"/>
    <w:rsid w:val="00536413"/>
    <w:rsid w:val="005364B6"/>
    <w:rsid w:val="00536677"/>
    <w:rsid w:val="005367C9"/>
    <w:rsid w:val="00536A92"/>
    <w:rsid w:val="005370E3"/>
    <w:rsid w:val="005371AB"/>
    <w:rsid w:val="005375B2"/>
    <w:rsid w:val="00537F0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B33"/>
    <w:rsid w:val="00541CEE"/>
    <w:rsid w:val="0054204A"/>
    <w:rsid w:val="005422CF"/>
    <w:rsid w:val="00542361"/>
    <w:rsid w:val="00542531"/>
    <w:rsid w:val="00542D70"/>
    <w:rsid w:val="00543825"/>
    <w:rsid w:val="005438A0"/>
    <w:rsid w:val="00543939"/>
    <w:rsid w:val="00543E81"/>
    <w:rsid w:val="0054405E"/>
    <w:rsid w:val="00544241"/>
    <w:rsid w:val="00544268"/>
    <w:rsid w:val="0054457C"/>
    <w:rsid w:val="005446D0"/>
    <w:rsid w:val="00544A6A"/>
    <w:rsid w:val="00544AC1"/>
    <w:rsid w:val="00544C57"/>
    <w:rsid w:val="005452C3"/>
    <w:rsid w:val="005452D2"/>
    <w:rsid w:val="005454ED"/>
    <w:rsid w:val="00545BB0"/>
    <w:rsid w:val="00545C89"/>
    <w:rsid w:val="00545CCC"/>
    <w:rsid w:val="0054623D"/>
    <w:rsid w:val="005463FC"/>
    <w:rsid w:val="005464FE"/>
    <w:rsid w:val="00546597"/>
    <w:rsid w:val="00546935"/>
    <w:rsid w:val="00546B70"/>
    <w:rsid w:val="00546F2D"/>
    <w:rsid w:val="005474DF"/>
    <w:rsid w:val="00547903"/>
    <w:rsid w:val="005508EF"/>
    <w:rsid w:val="00550AFF"/>
    <w:rsid w:val="0055170A"/>
    <w:rsid w:val="00551CEB"/>
    <w:rsid w:val="0055207C"/>
    <w:rsid w:val="005521F7"/>
    <w:rsid w:val="00552512"/>
    <w:rsid w:val="005526BB"/>
    <w:rsid w:val="0055270A"/>
    <w:rsid w:val="0055272A"/>
    <w:rsid w:val="00552926"/>
    <w:rsid w:val="005534D5"/>
    <w:rsid w:val="005535B7"/>
    <w:rsid w:val="0055391A"/>
    <w:rsid w:val="00553D95"/>
    <w:rsid w:val="00553F8A"/>
    <w:rsid w:val="0055446E"/>
    <w:rsid w:val="00554761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BC2"/>
    <w:rsid w:val="00555DEF"/>
    <w:rsid w:val="0055608F"/>
    <w:rsid w:val="00556114"/>
    <w:rsid w:val="0055631D"/>
    <w:rsid w:val="00556632"/>
    <w:rsid w:val="00556A89"/>
    <w:rsid w:val="00556B17"/>
    <w:rsid w:val="00556E95"/>
    <w:rsid w:val="00557401"/>
    <w:rsid w:val="00557B47"/>
    <w:rsid w:val="00557CDA"/>
    <w:rsid w:val="00557E10"/>
    <w:rsid w:val="005603D6"/>
    <w:rsid w:val="00560544"/>
    <w:rsid w:val="00560621"/>
    <w:rsid w:val="00560A8B"/>
    <w:rsid w:val="005611C5"/>
    <w:rsid w:val="00561744"/>
    <w:rsid w:val="005617B2"/>
    <w:rsid w:val="00561859"/>
    <w:rsid w:val="00561A89"/>
    <w:rsid w:val="00561B3A"/>
    <w:rsid w:val="00561BF8"/>
    <w:rsid w:val="00561C72"/>
    <w:rsid w:val="00561CF1"/>
    <w:rsid w:val="00561D50"/>
    <w:rsid w:val="00561D74"/>
    <w:rsid w:val="00561F58"/>
    <w:rsid w:val="00561FEE"/>
    <w:rsid w:val="00562C27"/>
    <w:rsid w:val="00562D1B"/>
    <w:rsid w:val="00562D83"/>
    <w:rsid w:val="00563034"/>
    <w:rsid w:val="00563167"/>
    <w:rsid w:val="00563270"/>
    <w:rsid w:val="00563792"/>
    <w:rsid w:val="005637A3"/>
    <w:rsid w:val="00563960"/>
    <w:rsid w:val="00563997"/>
    <w:rsid w:val="00563AE4"/>
    <w:rsid w:val="00563FC5"/>
    <w:rsid w:val="00564426"/>
    <w:rsid w:val="00564458"/>
    <w:rsid w:val="00564671"/>
    <w:rsid w:val="00564C34"/>
    <w:rsid w:val="00565130"/>
    <w:rsid w:val="0056525A"/>
    <w:rsid w:val="0056567B"/>
    <w:rsid w:val="00565719"/>
    <w:rsid w:val="00565965"/>
    <w:rsid w:val="00565D88"/>
    <w:rsid w:val="0056614E"/>
    <w:rsid w:val="00566467"/>
    <w:rsid w:val="005665C0"/>
    <w:rsid w:val="00566AB2"/>
    <w:rsid w:val="00566ABC"/>
    <w:rsid w:val="00566BFA"/>
    <w:rsid w:val="00566F40"/>
    <w:rsid w:val="00567135"/>
    <w:rsid w:val="0056722B"/>
    <w:rsid w:val="00567253"/>
    <w:rsid w:val="005672A6"/>
    <w:rsid w:val="0056760F"/>
    <w:rsid w:val="00567926"/>
    <w:rsid w:val="00567B1F"/>
    <w:rsid w:val="00567B3A"/>
    <w:rsid w:val="00567B5C"/>
    <w:rsid w:val="00567B9D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0E99"/>
    <w:rsid w:val="005711F1"/>
    <w:rsid w:val="0057157E"/>
    <w:rsid w:val="005716F5"/>
    <w:rsid w:val="00571B90"/>
    <w:rsid w:val="00571C23"/>
    <w:rsid w:val="00571E97"/>
    <w:rsid w:val="0057239E"/>
    <w:rsid w:val="0057264E"/>
    <w:rsid w:val="00572B5C"/>
    <w:rsid w:val="00572B7D"/>
    <w:rsid w:val="0057379E"/>
    <w:rsid w:val="005738CD"/>
    <w:rsid w:val="00573A63"/>
    <w:rsid w:val="00573E02"/>
    <w:rsid w:val="00574111"/>
    <w:rsid w:val="00574534"/>
    <w:rsid w:val="005745AD"/>
    <w:rsid w:val="00574612"/>
    <w:rsid w:val="0057478C"/>
    <w:rsid w:val="005748DE"/>
    <w:rsid w:val="00574CA2"/>
    <w:rsid w:val="00574DFE"/>
    <w:rsid w:val="00574EAC"/>
    <w:rsid w:val="00575086"/>
    <w:rsid w:val="0057529D"/>
    <w:rsid w:val="005759A8"/>
    <w:rsid w:val="00575ADC"/>
    <w:rsid w:val="00575F60"/>
    <w:rsid w:val="005760BD"/>
    <w:rsid w:val="00576393"/>
    <w:rsid w:val="0057645E"/>
    <w:rsid w:val="00576789"/>
    <w:rsid w:val="00576855"/>
    <w:rsid w:val="00576987"/>
    <w:rsid w:val="00576D96"/>
    <w:rsid w:val="00576F3E"/>
    <w:rsid w:val="0057742E"/>
    <w:rsid w:val="0057767B"/>
    <w:rsid w:val="00577A63"/>
    <w:rsid w:val="00577B9B"/>
    <w:rsid w:val="0058063E"/>
    <w:rsid w:val="00580845"/>
    <w:rsid w:val="005808A9"/>
    <w:rsid w:val="005809C5"/>
    <w:rsid w:val="00580D5E"/>
    <w:rsid w:val="00580D7E"/>
    <w:rsid w:val="00581567"/>
    <w:rsid w:val="0058171C"/>
    <w:rsid w:val="005819B5"/>
    <w:rsid w:val="00581B6F"/>
    <w:rsid w:val="00581BE4"/>
    <w:rsid w:val="00581C09"/>
    <w:rsid w:val="00581C49"/>
    <w:rsid w:val="00581CC2"/>
    <w:rsid w:val="005823AA"/>
    <w:rsid w:val="005824A9"/>
    <w:rsid w:val="005824E6"/>
    <w:rsid w:val="00582541"/>
    <w:rsid w:val="00582D8F"/>
    <w:rsid w:val="00582FDA"/>
    <w:rsid w:val="005832E5"/>
    <w:rsid w:val="00583609"/>
    <w:rsid w:val="0058396C"/>
    <w:rsid w:val="005839FF"/>
    <w:rsid w:val="00583C0E"/>
    <w:rsid w:val="00583EF5"/>
    <w:rsid w:val="0058423F"/>
    <w:rsid w:val="005842C1"/>
    <w:rsid w:val="0058451D"/>
    <w:rsid w:val="005846A7"/>
    <w:rsid w:val="00584773"/>
    <w:rsid w:val="005847C7"/>
    <w:rsid w:val="005848AD"/>
    <w:rsid w:val="00584E85"/>
    <w:rsid w:val="00584F8F"/>
    <w:rsid w:val="00585028"/>
    <w:rsid w:val="00585119"/>
    <w:rsid w:val="005851D9"/>
    <w:rsid w:val="005851DF"/>
    <w:rsid w:val="0058530B"/>
    <w:rsid w:val="005857D8"/>
    <w:rsid w:val="00585884"/>
    <w:rsid w:val="0058599B"/>
    <w:rsid w:val="00585AA8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53C"/>
    <w:rsid w:val="005877EC"/>
    <w:rsid w:val="005878AF"/>
    <w:rsid w:val="00587F77"/>
    <w:rsid w:val="00590075"/>
    <w:rsid w:val="0059012C"/>
    <w:rsid w:val="0059014C"/>
    <w:rsid w:val="005904B2"/>
    <w:rsid w:val="00590966"/>
    <w:rsid w:val="00590BFA"/>
    <w:rsid w:val="0059100A"/>
    <w:rsid w:val="005913E7"/>
    <w:rsid w:val="005917D9"/>
    <w:rsid w:val="00591804"/>
    <w:rsid w:val="00591945"/>
    <w:rsid w:val="00591B90"/>
    <w:rsid w:val="0059277B"/>
    <w:rsid w:val="00592C55"/>
    <w:rsid w:val="00592D46"/>
    <w:rsid w:val="00593606"/>
    <w:rsid w:val="00593953"/>
    <w:rsid w:val="00593AAA"/>
    <w:rsid w:val="00593BAA"/>
    <w:rsid w:val="0059400C"/>
    <w:rsid w:val="005948B7"/>
    <w:rsid w:val="005949F2"/>
    <w:rsid w:val="00594BE0"/>
    <w:rsid w:val="005950E6"/>
    <w:rsid w:val="005951B8"/>
    <w:rsid w:val="00595235"/>
    <w:rsid w:val="00595301"/>
    <w:rsid w:val="00596005"/>
    <w:rsid w:val="0059616B"/>
    <w:rsid w:val="00596274"/>
    <w:rsid w:val="005963BA"/>
    <w:rsid w:val="00596468"/>
    <w:rsid w:val="00596CB7"/>
    <w:rsid w:val="00596D62"/>
    <w:rsid w:val="00597231"/>
    <w:rsid w:val="00597612"/>
    <w:rsid w:val="00597754"/>
    <w:rsid w:val="0059784D"/>
    <w:rsid w:val="005979A6"/>
    <w:rsid w:val="00597CF0"/>
    <w:rsid w:val="005A0174"/>
    <w:rsid w:val="005A03F4"/>
    <w:rsid w:val="005A0441"/>
    <w:rsid w:val="005A09EC"/>
    <w:rsid w:val="005A0C57"/>
    <w:rsid w:val="005A0E3B"/>
    <w:rsid w:val="005A1015"/>
    <w:rsid w:val="005A1173"/>
    <w:rsid w:val="005A152E"/>
    <w:rsid w:val="005A158B"/>
    <w:rsid w:val="005A1770"/>
    <w:rsid w:val="005A1BE6"/>
    <w:rsid w:val="005A1CA1"/>
    <w:rsid w:val="005A2023"/>
    <w:rsid w:val="005A20E7"/>
    <w:rsid w:val="005A2433"/>
    <w:rsid w:val="005A27FA"/>
    <w:rsid w:val="005A290B"/>
    <w:rsid w:val="005A2943"/>
    <w:rsid w:val="005A2E24"/>
    <w:rsid w:val="005A317B"/>
    <w:rsid w:val="005A322D"/>
    <w:rsid w:val="005A3330"/>
    <w:rsid w:val="005A34F5"/>
    <w:rsid w:val="005A3530"/>
    <w:rsid w:val="005A3A64"/>
    <w:rsid w:val="005A3A84"/>
    <w:rsid w:val="005A3CF4"/>
    <w:rsid w:val="005A3D87"/>
    <w:rsid w:val="005A4707"/>
    <w:rsid w:val="005A49F6"/>
    <w:rsid w:val="005A4A0E"/>
    <w:rsid w:val="005A4C45"/>
    <w:rsid w:val="005A4C87"/>
    <w:rsid w:val="005A4CB9"/>
    <w:rsid w:val="005A4DAA"/>
    <w:rsid w:val="005A4E9E"/>
    <w:rsid w:val="005A4F42"/>
    <w:rsid w:val="005A4FA2"/>
    <w:rsid w:val="005A529D"/>
    <w:rsid w:val="005A5F2F"/>
    <w:rsid w:val="005A673D"/>
    <w:rsid w:val="005A6847"/>
    <w:rsid w:val="005A6A31"/>
    <w:rsid w:val="005A6A53"/>
    <w:rsid w:val="005A6A67"/>
    <w:rsid w:val="005A6D95"/>
    <w:rsid w:val="005A7216"/>
    <w:rsid w:val="005A73A2"/>
    <w:rsid w:val="005A7CB4"/>
    <w:rsid w:val="005A7F5B"/>
    <w:rsid w:val="005B00C4"/>
    <w:rsid w:val="005B0461"/>
    <w:rsid w:val="005B0488"/>
    <w:rsid w:val="005B053E"/>
    <w:rsid w:val="005B05BB"/>
    <w:rsid w:val="005B0630"/>
    <w:rsid w:val="005B0712"/>
    <w:rsid w:val="005B0753"/>
    <w:rsid w:val="005B1202"/>
    <w:rsid w:val="005B14B6"/>
    <w:rsid w:val="005B1953"/>
    <w:rsid w:val="005B1C93"/>
    <w:rsid w:val="005B1E2F"/>
    <w:rsid w:val="005B1E56"/>
    <w:rsid w:val="005B24CA"/>
    <w:rsid w:val="005B25F2"/>
    <w:rsid w:val="005B2796"/>
    <w:rsid w:val="005B2844"/>
    <w:rsid w:val="005B285D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4873"/>
    <w:rsid w:val="005B50FC"/>
    <w:rsid w:val="005B5153"/>
    <w:rsid w:val="005B5CB7"/>
    <w:rsid w:val="005B5E74"/>
    <w:rsid w:val="005B6094"/>
    <w:rsid w:val="005B6171"/>
    <w:rsid w:val="005B6178"/>
    <w:rsid w:val="005B61A5"/>
    <w:rsid w:val="005B666A"/>
    <w:rsid w:val="005B6809"/>
    <w:rsid w:val="005B6B89"/>
    <w:rsid w:val="005B6DEC"/>
    <w:rsid w:val="005B704D"/>
    <w:rsid w:val="005B7085"/>
    <w:rsid w:val="005B70A0"/>
    <w:rsid w:val="005B71A5"/>
    <w:rsid w:val="005B7222"/>
    <w:rsid w:val="005B792A"/>
    <w:rsid w:val="005B7BCC"/>
    <w:rsid w:val="005B7D64"/>
    <w:rsid w:val="005C0561"/>
    <w:rsid w:val="005C06F1"/>
    <w:rsid w:val="005C07FD"/>
    <w:rsid w:val="005C0934"/>
    <w:rsid w:val="005C095A"/>
    <w:rsid w:val="005C096F"/>
    <w:rsid w:val="005C0E0C"/>
    <w:rsid w:val="005C0F11"/>
    <w:rsid w:val="005C10B6"/>
    <w:rsid w:val="005C13BA"/>
    <w:rsid w:val="005C1414"/>
    <w:rsid w:val="005C1A72"/>
    <w:rsid w:val="005C1EC6"/>
    <w:rsid w:val="005C21BB"/>
    <w:rsid w:val="005C2CE2"/>
    <w:rsid w:val="005C2E5A"/>
    <w:rsid w:val="005C2F82"/>
    <w:rsid w:val="005C362A"/>
    <w:rsid w:val="005C36E0"/>
    <w:rsid w:val="005C379C"/>
    <w:rsid w:val="005C3820"/>
    <w:rsid w:val="005C38FA"/>
    <w:rsid w:val="005C3D60"/>
    <w:rsid w:val="005C4282"/>
    <w:rsid w:val="005C4A7B"/>
    <w:rsid w:val="005C4EA3"/>
    <w:rsid w:val="005C5169"/>
    <w:rsid w:val="005C518F"/>
    <w:rsid w:val="005C5ADF"/>
    <w:rsid w:val="005C5B02"/>
    <w:rsid w:val="005C5C96"/>
    <w:rsid w:val="005C5F1B"/>
    <w:rsid w:val="005C5F4E"/>
    <w:rsid w:val="005C6067"/>
    <w:rsid w:val="005C6554"/>
    <w:rsid w:val="005C66BF"/>
    <w:rsid w:val="005C6715"/>
    <w:rsid w:val="005C6736"/>
    <w:rsid w:val="005C6E94"/>
    <w:rsid w:val="005C706C"/>
    <w:rsid w:val="005C7382"/>
    <w:rsid w:val="005C7786"/>
    <w:rsid w:val="005C7A18"/>
    <w:rsid w:val="005C7B98"/>
    <w:rsid w:val="005C7C98"/>
    <w:rsid w:val="005D0300"/>
    <w:rsid w:val="005D037D"/>
    <w:rsid w:val="005D0630"/>
    <w:rsid w:val="005D1035"/>
    <w:rsid w:val="005D1052"/>
    <w:rsid w:val="005D134E"/>
    <w:rsid w:val="005D188E"/>
    <w:rsid w:val="005D1952"/>
    <w:rsid w:val="005D1A4E"/>
    <w:rsid w:val="005D1AB0"/>
    <w:rsid w:val="005D1B26"/>
    <w:rsid w:val="005D1D49"/>
    <w:rsid w:val="005D1F77"/>
    <w:rsid w:val="005D2C60"/>
    <w:rsid w:val="005D3417"/>
    <w:rsid w:val="005D357F"/>
    <w:rsid w:val="005D35E6"/>
    <w:rsid w:val="005D3675"/>
    <w:rsid w:val="005D3940"/>
    <w:rsid w:val="005D3BB5"/>
    <w:rsid w:val="005D3EFC"/>
    <w:rsid w:val="005D4122"/>
    <w:rsid w:val="005D421B"/>
    <w:rsid w:val="005D4280"/>
    <w:rsid w:val="005D471D"/>
    <w:rsid w:val="005D473D"/>
    <w:rsid w:val="005D495E"/>
    <w:rsid w:val="005D4A59"/>
    <w:rsid w:val="005D4DC9"/>
    <w:rsid w:val="005D4ECA"/>
    <w:rsid w:val="005D5276"/>
    <w:rsid w:val="005D533F"/>
    <w:rsid w:val="005D55FA"/>
    <w:rsid w:val="005D5645"/>
    <w:rsid w:val="005D5ADE"/>
    <w:rsid w:val="005D5C43"/>
    <w:rsid w:val="005D5C90"/>
    <w:rsid w:val="005D5CB8"/>
    <w:rsid w:val="005D5FCD"/>
    <w:rsid w:val="005D6066"/>
    <w:rsid w:val="005D6135"/>
    <w:rsid w:val="005D6177"/>
    <w:rsid w:val="005D61AC"/>
    <w:rsid w:val="005D6891"/>
    <w:rsid w:val="005D68A8"/>
    <w:rsid w:val="005D6DC1"/>
    <w:rsid w:val="005D7072"/>
    <w:rsid w:val="005D7227"/>
    <w:rsid w:val="005D7364"/>
    <w:rsid w:val="005D76AA"/>
    <w:rsid w:val="005D7BCA"/>
    <w:rsid w:val="005E0078"/>
    <w:rsid w:val="005E050B"/>
    <w:rsid w:val="005E0626"/>
    <w:rsid w:val="005E0B14"/>
    <w:rsid w:val="005E0CB5"/>
    <w:rsid w:val="005E0FF6"/>
    <w:rsid w:val="005E10F8"/>
    <w:rsid w:val="005E175C"/>
    <w:rsid w:val="005E1DA0"/>
    <w:rsid w:val="005E1E8D"/>
    <w:rsid w:val="005E242C"/>
    <w:rsid w:val="005E24CD"/>
    <w:rsid w:val="005E26B5"/>
    <w:rsid w:val="005E2826"/>
    <w:rsid w:val="005E2DEB"/>
    <w:rsid w:val="005E2F38"/>
    <w:rsid w:val="005E3273"/>
    <w:rsid w:val="005E3B01"/>
    <w:rsid w:val="005E468C"/>
    <w:rsid w:val="005E46BF"/>
    <w:rsid w:val="005E4974"/>
    <w:rsid w:val="005E4AF6"/>
    <w:rsid w:val="005E4EE0"/>
    <w:rsid w:val="005E55E6"/>
    <w:rsid w:val="005E5665"/>
    <w:rsid w:val="005E58E0"/>
    <w:rsid w:val="005E590E"/>
    <w:rsid w:val="005E596D"/>
    <w:rsid w:val="005E5E6B"/>
    <w:rsid w:val="005E5F9C"/>
    <w:rsid w:val="005E6002"/>
    <w:rsid w:val="005E6306"/>
    <w:rsid w:val="005E6348"/>
    <w:rsid w:val="005E69B3"/>
    <w:rsid w:val="005E6B64"/>
    <w:rsid w:val="005E6DCB"/>
    <w:rsid w:val="005E7071"/>
    <w:rsid w:val="005E70A8"/>
    <w:rsid w:val="005E7501"/>
    <w:rsid w:val="005E7619"/>
    <w:rsid w:val="005E78C4"/>
    <w:rsid w:val="005E79AC"/>
    <w:rsid w:val="005E7BA1"/>
    <w:rsid w:val="005F05B9"/>
    <w:rsid w:val="005F061D"/>
    <w:rsid w:val="005F06C4"/>
    <w:rsid w:val="005F06C5"/>
    <w:rsid w:val="005F083F"/>
    <w:rsid w:val="005F0FF1"/>
    <w:rsid w:val="005F1131"/>
    <w:rsid w:val="005F1B32"/>
    <w:rsid w:val="005F202B"/>
    <w:rsid w:val="005F20D1"/>
    <w:rsid w:val="005F2362"/>
    <w:rsid w:val="005F2632"/>
    <w:rsid w:val="005F28F6"/>
    <w:rsid w:val="005F2CF4"/>
    <w:rsid w:val="005F2F23"/>
    <w:rsid w:val="005F2F87"/>
    <w:rsid w:val="005F3186"/>
    <w:rsid w:val="005F3389"/>
    <w:rsid w:val="005F3500"/>
    <w:rsid w:val="005F3BF3"/>
    <w:rsid w:val="005F3E16"/>
    <w:rsid w:val="005F4195"/>
    <w:rsid w:val="005F41B3"/>
    <w:rsid w:val="005F4268"/>
    <w:rsid w:val="005F42D4"/>
    <w:rsid w:val="005F43B1"/>
    <w:rsid w:val="005F46E3"/>
    <w:rsid w:val="005F4713"/>
    <w:rsid w:val="005F48DA"/>
    <w:rsid w:val="005F4E5E"/>
    <w:rsid w:val="005F4F7B"/>
    <w:rsid w:val="005F4FDD"/>
    <w:rsid w:val="005F5065"/>
    <w:rsid w:val="005F5443"/>
    <w:rsid w:val="005F556E"/>
    <w:rsid w:val="005F5872"/>
    <w:rsid w:val="005F63B5"/>
    <w:rsid w:val="005F6538"/>
    <w:rsid w:val="005F74AC"/>
    <w:rsid w:val="005F754C"/>
    <w:rsid w:val="005F783E"/>
    <w:rsid w:val="005F7BDD"/>
    <w:rsid w:val="005F7D2C"/>
    <w:rsid w:val="005F7E6A"/>
    <w:rsid w:val="005F7E8D"/>
    <w:rsid w:val="006000FE"/>
    <w:rsid w:val="00600273"/>
    <w:rsid w:val="006007E9"/>
    <w:rsid w:val="0060130C"/>
    <w:rsid w:val="00601968"/>
    <w:rsid w:val="00601A7E"/>
    <w:rsid w:val="00601AD5"/>
    <w:rsid w:val="00601D63"/>
    <w:rsid w:val="00601E6B"/>
    <w:rsid w:val="006032F4"/>
    <w:rsid w:val="006038C5"/>
    <w:rsid w:val="00603E7A"/>
    <w:rsid w:val="00604080"/>
    <w:rsid w:val="006040FF"/>
    <w:rsid w:val="0060459A"/>
    <w:rsid w:val="00604A70"/>
    <w:rsid w:val="00604D73"/>
    <w:rsid w:val="00605016"/>
    <w:rsid w:val="006056DC"/>
    <w:rsid w:val="00605903"/>
    <w:rsid w:val="00605DF3"/>
    <w:rsid w:val="00605F7B"/>
    <w:rsid w:val="006062AC"/>
    <w:rsid w:val="00606597"/>
    <w:rsid w:val="00606648"/>
    <w:rsid w:val="00606964"/>
    <w:rsid w:val="00606C36"/>
    <w:rsid w:val="00606DD9"/>
    <w:rsid w:val="00607004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1A25"/>
    <w:rsid w:val="0061213C"/>
    <w:rsid w:val="006124E0"/>
    <w:rsid w:val="00612587"/>
    <w:rsid w:val="006128BA"/>
    <w:rsid w:val="00612BC9"/>
    <w:rsid w:val="00612E65"/>
    <w:rsid w:val="00612EA3"/>
    <w:rsid w:val="00612EB6"/>
    <w:rsid w:val="0061324A"/>
    <w:rsid w:val="006135E8"/>
    <w:rsid w:val="00613C94"/>
    <w:rsid w:val="00613D18"/>
    <w:rsid w:val="00614069"/>
    <w:rsid w:val="006142B2"/>
    <w:rsid w:val="00614519"/>
    <w:rsid w:val="00614568"/>
    <w:rsid w:val="00614C7B"/>
    <w:rsid w:val="0061510B"/>
    <w:rsid w:val="0061552D"/>
    <w:rsid w:val="00615A64"/>
    <w:rsid w:val="00615A8D"/>
    <w:rsid w:val="00615AFB"/>
    <w:rsid w:val="0061628C"/>
    <w:rsid w:val="00616396"/>
    <w:rsid w:val="00616638"/>
    <w:rsid w:val="00616669"/>
    <w:rsid w:val="006166D8"/>
    <w:rsid w:val="006167B9"/>
    <w:rsid w:val="00616823"/>
    <w:rsid w:val="00616890"/>
    <w:rsid w:val="00616BFB"/>
    <w:rsid w:val="006170CF"/>
    <w:rsid w:val="006172EE"/>
    <w:rsid w:val="00617C3C"/>
    <w:rsid w:val="00617C60"/>
    <w:rsid w:val="00620768"/>
    <w:rsid w:val="00620CCC"/>
    <w:rsid w:val="00620CF0"/>
    <w:rsid w:val="00620DB3"/>
    <w:rsid w:val="00620E06"/>
    <w:rsid w:val="00620F5E"/>
    <w:rsid w:val="00621089"/>
    <w:rsid w:val="006210D3"/>
    <w:rsid w:val="006213B3"/>
    <w:rsid w:val="00621AAD"/>
    <w:rsid w:val="00621BFB"/>
    <w:rsid w:val="00621D1C"/>
    <w:rsid w:val="00622AAF"/>
    <w:rsid w:val="00622D7D"/>
    <w:rsid w:val="00623AFE"/>
    <w:rsid w:val="00623B80"/>
    <w:rsid w:val="00623F16"/>
    <w:rsid w:val="00623F1D"/>
    <w:rsid w:val="00623F9E"/>
    <w:rsid w:val="0062434C"/>
    <w:rsid w:val="0062461E"/>
    <w:rsid w:val="00624E68"/>
    <w:rsid w:val="00624E9F"/>
    <w:rsid w:val="0062530B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AF7"/>
    <w:rsid w:val="00626BDC"/>
    <w:rsid w:val="00626FE5"/>
    <w:rsid w:val="00626FF7"/>
    <w:rsid w:val="00627085"/>
    <w:rsid w:val="00627476"/>
    <w:rsid w:val="00627679"/>
    <w:rsid w:val="00627858"/>
    <w:rsid w:val="00627FAB"/>
    <w:rsid w:val="00630056"/>
    <w:rsid w:val="00630262"/>
    <w:rsid w:val="0063082A"/>
    <w:rsid w:val="006308DB"/>
    <w:rsid w:val="00630A1C"/>
    <w:rsid w:val="00630BAF"/>
    <w:rsid w:val="00630C7C"/>
    <w:rsid w:val="00630CFE"/>
    <w:rsid w:val="00630D9F"/>
    <w:rsid w:val="00630F8E"/>
    <w:rsid w:val="00631009"/>
    <w:rsid w:val="0063103F"/>
    <w:rsid w:val="006311E9"/>
    <w:rsid w:val="00631D46"/>
    <w:rsid w:val="0063251F"/>
    <w:rsid w:val="00632544"/>
    <w:rsid w:val="006326F9"/>
    <w:rsid w:val="006329E3"/>
    <w:rsid w:val="00632E21"/>
    <w:rsid w:val="00633433"/>
    <w:rsid w:val="00633F40"/>
    <w:rsid w:val="006340CC"/>
    <w:rsid w:val="00634444"/>
    <w:rsid w:val="0063488B"/>
    <w:rsid w:val="0063489E"/>
    <w:rsid w:val="00634C09"/>
    <w:rsid w:val="00634C98"/>
    <w:rsid w:val="00635133"/>
    <w:rsid w:val="006351CC"/>
    <w:rsid w:val="006358DE"/>
    <w:rsid w:val="00635967"/>
    <w:rsid w:val="00635AFC"/>
    <w:rsid w:val="00635C6D"/>
    <w:rsid w:val="00636047"/>
    <w:rsid w:val="006368C3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0FFC"/>
    <w:rsid w:val="006413BF"/>
    <w:rsid w:val="0064155C"/>
    <w:rsid w:val="006417B7"/>
    <w:rsid w:val="006419A3"/>
    <w:rsid w:val="00641AAB"/>
    <w:rsid w:val="00641BA8"/>
    <w:rsid w:val="00641BC0"/>
    <w:rsid w:val="00641CD9"/>
    <w:rsid w:val="00641E67"/>
    <w:rsid w:val="00642635"/>
    <w:rsid w:val="00642642"/>
    <w:rsid w:val="00642794"/>
    <w:rsid w:val="00642C9B"/>
    <w:rsid w:val="00642D59"/>
    <w:rsid w:val="00643177"/>
    <w:rsid w:val="00643191"/>
    <w:rsid w:val="006437B0"/>
    <w:rsid w:val="00643BA8"/>
    <w:rsid w:val="00643D43"/>
    <w:rsid w:val="0064406A"/>
    <w:rsid w:val="00644703"/>
    <w:rsid w:val="00645050"/>
    <w:rsid w:val="00645141"/>
    <w:rsid w:val="00645A15"/>
    <w:rsid w:val="00645AFB"/>
    <w:rsid w:val="00645DF5"/>
    <w:rsid w:val="00646198"/>
    <w:rsid w:val="006461C8"/>
    <w:rsid w:val="0064630E"/>
    <w:rsid w:val="00646549"/>
    <w:rsid w:val="00646864"/>
    <w:rsid w:val="00646F3C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29D"/>
    <w:rsid w:val="006507A7"/>
    <w:rsid w:val="0065090D"/>
    <w:rsid w:val="00650D36"/>
    <w:rsid w:val="00650D9A"/>
    <w:rsid w:val="00650E0B"/>
    <w:rsid w:val="00650FC0"/>
    <w:rsid w:val="0065142B"/>
    <w:rsid w:val="0065181C"/>
    <w:rsid w:val="00651B26"/>
    <w:rsid w:val="00651CEE"/>
    <w:rsid w:val="0065203A"/>
    <w:rsid w:val="006520D4"/>
    <w:rsid w:val="00652C16"/>
    <w:rsid w:val="00652F69"/>
    <w:rsid w:val="00653449"/>
    <w:rsid w:val="006536CF"/>
    <w:rsid w:val="00653775"/>
    <w:rsid w:val="00653A07"/>
    <w:rsid w:val="00653CB1"/>
    <w:rsid w:val="00653D64"/>
    <w:rsid w:val="00653EEF"/>
    <w:rsid w:val="006542F2"/>
    <w:rsid w:val="0065432E"/>
    <w:rsid w:val="006547F3"/>
    <w:rsid w:val="006548D0"/>
    <w:rsid w:val="00654D89"/>
    <w:rsid w:val="00655336"/>
    <w:rsid w:val="006554BA"/>
    <w:rsid w:val="0065570C"/>
    <w:rsid w:val="006559C7"/>
    <w:rsid w:val="00655B5B"/>
    <w:rsid w:val="00655CBE"/>
    <w:rsid w:val="0065633B"/>
    <w:rsid w:val="00656694"/>
    <w:rsid w:val="00656CF6"/>
    <w:rsid w:val="00656E1F"/>
    <w:rsid w:val="00657072"/>
    <w:rsid w:val="0065789F"/>
    <w:rsid w:val="00657A47"/>
    <w:rsid w:val="00657BA2"/>
    <w:rsid w:val="00657C90"/>
    <w:rsid w:val="0066002E"/>
    <w:rsid w:val="006601A7"/>
    <w:rsid w:val="006607E1"/>
    <w:rsid w:val="006607EC"/>
    <w:rsid w:val="00660A9D"/>
    <w:rsid w:val="00660CA2"/>
    <w:rsid w:val="00660D8A"/>
    <w:rsid w:val="0066120A"/>
    <w:rsid w:val="0066139D"/>
    <w:rsid w:val="00661832"/>
    <w:rsid w:val="006618AB"/>
    <w:rsid w:val="00661BDA"/>
    <w:rsid w:val="00661CC2"/>
    <w:rsid w:val="00661D76"/>
    <w:rsid w:val="006620F2"/>
    <w:rsid w:val="0066214C"/>
    <w:rsid w:val="00662A78"/>
    <w:rsid w:val="00663074"/>
    <w:rsid w:val="00663161"/>
    <w:rsid w:val="006631E0"/>
    <w:rsid w:val="00663969"/>
    <w:rsid w:val="00663C41"/>
    <w:rsid w:val="00664B8C"/>
    <w:rsid w:val="00664D76"/>
    <w:rsid w:val="00665044"/>
    <w:rsid w:val="00665158"/>
    <w:rsid w:val="00665A64"/>
    <w:rsid w:val="00665CF5"/>
    <w:rsid w:val="00665D40"/>
    <w:rsid w:val="00665F1C"/>
    <w:rsid w:val="00665F75"/>
    <w:rsid w:val="0066627E"/>
    <w:rsid w:val="0066629B"/>
    <w:rsid w:val="00666360"/>
    <w:rsid w:val="006663AE"/>
    <w:rsid w:val="00666526"/>
    <w:rsid w:val="00666695"/>
    <w:rsid w:val="00666701"/>
    <w:rsid w:val="00666B8E"/>
    <w:rsid w:val="00666C50"/>
    <w:rsid w:val="00666D5A"/>
    <w:rsid w:val="00666DA8"/>
    <w:rsid w:val="00666FA1"/>
    <w:rsid w:val="006672A6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3A8"/>
    <w:rsid w:val="006716A7"/>
    <w:rsid w:val="00671876"/>
    <w:rsid w:val="0067190E"/>
    <w:rsid w:val="00671A03"/>
    <w:rsid w:val="00671D05"/>
    <w:rsid w:val="00672096"/>
    <w:rsid w:val="006722E2"/>
    <w:rsid w:val="00672428"/>
    <w:rsid w:val="00672711"/>
    <w:rsid w:val="00672AF5"/>
    <w:rsid w:val="00672C72"/>
    <w:rsid w:val="0067334D"/>
    <w:rsid w:val="00673646"/>
    <w:rsid w:val="00673E27"/>
    <w:rsid w:val="00673EF0"/>
    <w:rsid w:val="006741BB"/>
    <w:rsid w:val="006745A4"/>
    <w:rsid w:val="00674A73"/>
    <w:rsid w:val="00674ED7"/>
    <w:rsid w:val="00675378"/>
    <w:rsid w:val="006758E4"/>
    <w:rsid w:val="006759B9"/>
    <w:rsid w:val="00675A13"/>
    <w:rsid w:val="00675AEA"/>
    <w:rsid w:val="00675AEB"/>
    <w:rsid w:val="00675B4F"/>
    <w:rsid w:val="00675B9C"/>
    <w:rsid w:val="00675BC8"/>
    <w:rsid w:val="00675EFB"/>
    <w:rsid w:val="00676026"/>
    <w:rsid w:val="0067615A"/>
    <w:rsid w:val="0067673A"/>
    <w:rsid w:val="00676745"/>
    <w:rsid w:val="00676E31"/>
    <w:rsid w:val="0067751C"/>
    <w:rsid w:val="006775C8"/>
    <w:rsid w:val="00677781"/>
    <w:rsid w:val="00677A97"/>
    <w:rsid w:val="00677B79"/>
    <w:rsid w:val="00677EF5"/>
    <w:rsid w:val="006801B6"/>
    <w:rsid w:val="00680541"/>
    <w:rsid w:val="00680835"/>
    <w:rsid w:val="00680988"/>
    <w:rsid w:val="006809A6"/>
    <w:rsid w:val="00680AD4"/>
    <w:rsid w:val="00680ECE"/>
    <w:rsid w:val="00681273"/>
    <w:rsid w:val="0068135C"/>
    <w:rsid w:val="0068146F"/>
    <w:rsid w:val="006820B1"/>
    <w:rsid w:val="006821D9"/>
    <w:rsid w:val="00682436"/>
    <w:rsid w:val="00682B67"/>
    <w:rsid w:val="00683488"/>
    <w:rsid w:val="00683554"/>
    <w:rsid w:val="006837BC"/>
    <w:rsid w:val="006838C4"/>
    <w:rsid w:val="00683A96"/>
    <w:rsid w:val="00683B4B"/>
    <w:rsid w:val="00683BDC"/>
    <w:rsid w:val="00684147"/>
    <w:rsid w:val="006844BA"/>
    <w:rsid w:val="0068522D"/>
    <w:rsid w:val="00685503"/>
    <w:rsid w:val="00685610"/>
    <w:rsid w:val="00685654"/>
    <w:rsid w:val="00685745"/>
    <w:rsid w:val="0068596B"/>
    <w:rsid w:val="00685C52"/>
    <w:rsid w:val="00685FAD"/>
    <w:rsid w:val="006866EF"/>
    <w:rsid w:val="006867C3"/>
    <w:rsid w:val="006867F8"/>
    <w:rsid w:val="00686857"/>
    <w:rsid w:val="00686A07"/>
    <w:rsid w:val="00686ACC"/>
    <w:rsid w:val="00686BAF"/>
    <w:rsid w:val="00686D66"/>
    <w:rsid w:val="00686FF0"/>
    <w:rsid w:val="00690153"/>
    <w:rsid w:val="006907A8"/>
    <w:rsid w:val="006908CC"/>
    <w:rsid w:val="006912CF"/>
    <w:rsid w:val="0069134D"/>
    <w:rsid w:val="00691402"/>
    <w:rsid w:val="00691631"/>
    <w:rsid w:val="00691F45"/>
    <w:rsid w:val="006922D8"/>
    <w:rsid w:val="0069242B"/>
    <w:rsid w:val="0069244F"/>
    <w:rsid w:val="006927C6"/>
    <w:rsid w:val="006928FF"/>
    <w:rsid w:val="00692CAC"/>
    <w:rsid w:val="006930BA"/>
    <w:rsid w:val="006932C1"/>
    <w:rsid w:val="006939A4"/>
    <w:rsid w:val="00693A63"/>
    <w:rsid w:val="00693E4F"/>
    <w:rsid w:val="006944F2"/>
    <w:rsid w:val="0069459A"/>
    <w:rsid w:val="0069479E"/>
    <w:rsid w:val="00694954"/>
    <w:rsid w:val="00694B46"/>
    <w:rsid w:val="00694B57"/>
    <w:rsid w:val="00694B8C"/>
    <w:rsid w:val="00694D67"/>
    <w:rsid w:val="00694E23"/>
    <w:rsid w:val="00694E93"/>
    <w:rsid w:val="0069556A"/>
    <w:rsid w:val="0069582A"/>
    <w:rsid w:val="00695964"/>
    <w:rsid w:val="00695A82"/>
    <w:rsid w:val="006960A3"/>
    <w:rsid w:val="00696B09"/>
    <w:rsid w:val="00697072"/>
    <w:rsid w:val="0069741E"/>
    <w:rsid w:val="006976CC"/>
    <w:rsid w:val="00697B8E"/>
    <w:rsid w:val="00697CB0"/>
    <w:rsid w:val="00697FC4"/>
    <w:rsid w:val="006A0253"/>
    <w:rsid w:val="006A07C1"/>
    <w:rsid w:val="006A083A"/>
    <w:rsid w:val="006A08A0"/>
    <w:rsid w:val="006A0A1D"/>
    <w:rsid w:val="006A0D68"/>
    <w:rsid w:val="006A0E41"/>
    <w:rsid w:val="006A0E9C"/>
    <w:rsid w:val="006A119C"/>
    <w:rsid w:val="006A14DF"/>
    <w:rsid w:val="006A191F"/>
    <w:rsid w:val="006A1C2E"/>
    <w:rsid w:val="006A1D26"/>
    <w:rsid w:val="006A216D"/>
    <w:rsid w:val="006A2319"/>
    <w:rsid w:val="006A24EA"/>
    <w:rsid w:val="006A28AC"/>
    <w:rsid w:val="006A2AC2"/>
    <w:rsid w:val="006A2E0D"/>
    <w:rsid w:val="006A30E1"/>
    <w:rsid w:val="006A32FC"/>
    <w:rsid w:val="006A33DC"/>
    <w:rsid w:val="006A35E2"/>
    <w:rsid w:val="006A388D"/>
    <w:rsid w:val="006A39D9"/>
    <w:rsid w:val="006A3B9F"/>
    <w:rsid w:val="006A3C60"/>
    <w:rsid w:val="006A3FFF"/>
    <w:rsid w:val="006A4822"/>
    <w:rsid w:val="006A48FC"/>
    <w:rsid w:val="006A4945"/>
    <w:rsid w:val="006A4C30"/>
    <w:rsid w:val="006A4D76"/>
    <w:rsid w:val="006A4DB0"/>
    <w:rsid w:val="006A4EDD"/>
    <w:rsid w:val="006A4F8E"/>
    <w:rsid w:val="006A50F0"/>
    <w:rsid w:val="006A57D4"/>
    <w:rsid w:val="006A5873"/>
    <w:rsid w:val="006A5DE8"/>
    <w:rsid w:val="006A5E29"/>
    <w:rsid w:val="006A600D"/>
    <w:rsid w:val="006A62E0"/>
    <w:rsid w:val="006A6768"/>
    <w:rsid w:val="006A6B69"/>
    <w:rsid w:val="006A729C"/>
    <w:rsid w:val="006A74E5"/>
    <w:rsid w:val="006A75B6"/>
    <w:rsid w:val="006A770F"/>
    <w:rsid w:val="006A78BA"/>
    <w:rsid w:val="006A7C6A"/>
    <w:rsid w:val="006A7F62"/>
    <w:rsid w:val="006B0143"/>
    <w:rsid w:val="006B096D"/>
    <w:rsid w:val="006B09D0"/>
    <w:rsid w:val="006B112E"/>
    <w:rsid w:val="006B172F"/>
    <w:rsid w:val="006B181C"/>
    <w:rsid w:val="006B1851"/>
    <w:rsid w:val="006B1927"/>
    <w:rsid w:val="006B1AD5"/>
    <w:rsid w:val="006B1B7D"/>
    <w:rsid w:val="006B1CCC"/>
    <w:rsid w:val="006B21F5"/>
    <w:rsid w:val="006B229E"/>
    <w:rsid w:val="006B241E"/>
    <w:rsid w:val="006B2690"/>
    <w:rsid w:val="006B278D"/>
    <w:rsid w:val="006B28A3"/>
    <w:rsid w:val="006B3029"/>
    <w:rsid w:val="006B33FC"/>
    <w:rsid w:val="006B3459"/>
    <w:rsid w:val="006B3C9F"/>
    <w:rsid w:val="006B3DE5"/>
    <w:rsid w:val="006B3F9D"/>
    <w:rsid w:val="006B4729"/>
    <w:rsid w:val="006B48A5"/>
    <w:rsid w:val="006B497F"/>
    <w:rsid w:val="006B4B02"/>
    <w:rsid w:val="006B4B47"/>
    <w:rsid w:val="006B50A4"/>
    <w:rsid w:val="006B55F1"/>
    <w:rsid w:val="006B563A"/>
    <w:rsid w:val="006B5648"/>
    <w:rsid w:val="006B56C2"/>
    <w:rsid w:val="006B595F"/>
    <w:rsid w:val="006B5DF2"/>
    <w:rsid w:val="006B5E42"/>
    <w:rsid w:val="006B5F63"/>
    <w:rsid w:val="006B6445"/>
    <w:rsid w:val="006B6651"/>
    <w:rsid w:val="006B6A82"/>
    <w:rsid w:val="006B6BE4"/>
    <w:rsid w:val="006B6EC5"/>
    <w:rsid w:val="006B70D7"/>
    <w:rsid w:val="006B7BD7"/>
    <w:rsid w:val="006C0437"/>
    <w:rsid w:val="006C0800"/>
    <w:rsid w:val="006C0BDB"/>
    <w:rsid w:val="006C0C41"/>
    <w:rsid w:val="006C12CA"/>
    <w:rsid w:val="006C13CC"/>
    <w:rsid w:val="006C165B"/>
    <w:rsid w:val="006C1809"/>
    <w:rsid w:val="006C1971"/>
    <w:rsid w:val="006C1A49"/>
    <w:rsid w:val="006C208A"/>
    <w:rsid w:val="006C24C8"/>
    <w:rsid w:val="006C2B0A"/>
    <w:rsid w:val="006C2BEC"/>
    <w:rsid w:val="006C2C7D"/>
    <w:rsid w:val="006C336A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65B"/>
    <w:rsid w:val="006C591F"/>
    <w:rsid w:val="006C5995"/>
    <w:rsid w:val="006C5CB2"/>
    <w:rsid w:val="006C5F22"/>
    <w:rsid w:val="006C609A"/>
    <w:rsid w:val="006C62C0"/>
    <w:rsid w:val="006C6361"/>
    <w:rsid w:val="006C654B"/>
    <w:rsid w:val="006C6631"/>
    <w:rsid w:val="006C674C"/>
    <w:rsid w:val="006C67E6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2A4"/>
    <w:rsid w:val="006D0359"/>
    <w:rsid w:val="006D048A"/>
    <w:rsid w:val="006D04A0"/>
    <w:rsid w:val="006D0615"/>
    <w:rsid w:val="006D0874"/>
    <w:rsid w:val="006D0A8B"/>
    <w:rsid w:val="006D0BDA"/>
    <w:rsid w:val="006D0BE7"/>
    <w:rsid w:val="006D0CC3"/>
    <w:rsid w:val="006D10FD"/>
    <w:rsid w:val="006D1431"/>
    <w:rsid w:val="006D1563"/>
    <w:rsid w:val="006D1EEB"/>
    <w:rsid w:val="006D1F59"/>
    <w:rsid w:val="006D1F9A"/>
    <w:rsid w:val="006D2023"/>
    <w:rsid w:val="006D221F"/>
    <w:rsid w:val="006D27A6"/>
    <w:rsid w:val="006D2B92"/>
    <w:rsid w:val="006D2C69"/>
    <w:rsid w:val="006D365B"/>
    <w:rsid w:val="006D379E"/>
    <w:rsid w:val="006D3B77"/>
    <w:rsid w:val="006D40C3"/>
    <w:rsid w:val="006D410E"/>
    <w:rsid w:val="006D43F3"/>
    <w:rsid w:val="006D4767"/>
    <w:rsid w:val="006D4878"/>
    <w:rsid w:val="006D4A4E"/>
    <w:rsid w:val="006D4B26"/>
    <w:rsid w:val="006D4DAC"/>
    <w:rsid w:val="006D550E"/>
    <w:rsid w:val="006D56A9"/>
    <w:rsid w:val="006D58A3"/>
    <w:rsid w:val="006D590F"/>
    <w:rsid w:val="006D5992"/>
    <w:rsid w:val="006D5AF4"/>
    <w:rsid w:val="006D5BE4"/>
    <w:rsid w:val="006D5FBF"/>
    <w:rsid w:val="006D5FEB"/>
    <w:rsid w:val="006D61E1"/>
    <w:rsid w:val="006D699E"/>
    <w:rsid w:val="006D69AB"/>
    <w:rsid w:val="006D6AD9"/>
    <w:rsid w:val="006D6AE9"/>
    <w:rsid w:val="006D6D07"/>
    <w:rsid w:val="006D6E6C"/>
    <w:rsid w:val="006D742C"/>
    <w:rsid w:val="006D74E3"/>
    <w:rsid w:val="006D7840"/>
    <w:rsid w:val="006D7A36"/>
    <w:rsid w:val="006D7AA0"/>
    <w:rsid w:val="006E0027"/>
    <w:rsid w:val="006E0275"/>
    <w:rsid w:val="006E02AF"/>
    <w:rsid w:val="006E058D"/>
    <w:rsid w:val="006E0C18"/>
    <w:rsid w:val="006E0CD7"/>
    <w:rsid w:val="006E0F51"/>
    <w:rsid w:val="006E0F96"/>
    <w:rsid w:val="006E13A1"/>
    <w:rsid w:val="006E1908"/>
    <w:rsid w:val="006E1C28"/>
    <w:rsid w:val="006E1EDE"/>
    <w:rsid w:val="006E20CD"/>
    <w:rsid w:val="006E2259"/>
    <w:rsid w:val="006E2B99"/>
    <w:rsid w:val="006E3384"/>
    <w:rsid w:val="006E3691"/>
    <w:rsid w:val="006E38AF"/>
    <w:rsid w:val="006E40EA"/>
    <w:rsid w:val="006E440F"/>
    <w:rsid w:val="006E44A1"/>
    <w:rsid w:val="006E4AF8"/>
    <w:rsid w:val="006E514C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07C"/>
    <w:rsid w:val="006F035D"/>
    <w:rsid w:val="006F0375"/>
    <w:rsid w:val="006F05B2"/>
    <w:rsid w:val="006F05FF"/>
    <w:rsid w:val="006F069D"/>
    <w:rsid w:val="006F0966"/>
    <w:rsid w:val="006F09B3"/>
    <w:rsid w:val="006F0D3B"/>
    <w:rsid w:val="006F127B"/>
    <w:rsid w:val="006F12B5"/>
    <w:rsid w:val="006F18A1"/>
    <w:rsid w:val="006F18BD"/>
    <w:rsid w:val="006F1E7C"/>
    <w:rsid w:val="006F2296"/>
    <w:rsid w:val="006F2443"/>
    <w:rsid w:val="006F24BE"/>
    <w:rsid w:val="006F25C5"/>
    <w:rsid w:val="006F27D5"/>
    <w:rsid w:val="006F28C0"/>
    <w:rsid w:val="006F2AB1"/>
    <w:rsid w:val="006F2E7E"/>
    <w:rsid w:val="006F3074"/>
    <w:rsid w:val="006F32E9"/>
    <w:rsid w:val="006F34E4"/>
    <w:rsid w:val="006F3606"/>
    <w:rsid w:val="006F3925"/>
    <w:rsid w:val="006F39DD"/>
    <w:rsid w:val="006F3B4A"/>
    <w:rsid w:val="006F3DF8"/>
    <w:rsid w:val="006F3EEB"/>
    <w:rsid w:val="006F4879"/>
    <w:rsid w:val="006F4990"/>
    <w:rsid w:val="006F4A77"/>
    <w:rsid w:val="006F4E81"/>
    <w:rsid w:val="006F4EDC"/>
    <w:rsid w:val="006F50BA"/>
    <w:rsid w:val="006F568C"/>
    <w:rsid w:val="006F5774"/>
    <w:rsid w:val="006F5D99"/>
    <w:rsid w:val="006F5F33"/>
    <w:rsid w:val="006F652D"/>
    <w:rsid w:val="006F65EE"/>
    <w:rsid w:val="006F6AA4"/>
    <w:rsid w:val="006F6C68"/>
    <w:rsid w:val="006F6D37"/>
    <w:rsid w:val="006F6DBF"/>
    <w:rsid w:val="006F6DFE"/>
    <w:rsid w:val="006F7390"/>
    <w:rsid w:val="006F7A85"/>
    <w:rsid w:val="006F7A9A"/>
    <w:rsid w:val="006F7F90"/>
    <w:rsid w:val="0070002C"/>
    <w:rsid w:val="00700169"/>
    <w:rsid w:val="007002E6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0D0"/>
    <w:rsid w:val="0070230D"/>
    <w:rsid w:val="00702512"/>
    <w:rsid w:val="007027B8"/>
    <w:rsid w:val="00702ABC"/>
    <w:rsid w:val="00703330"/>
    <w:rsid w:val="00703406"/>
    <w:rsid w:val="00703565"/>
    <w:rsid w:val="00703C6A"/>
    <w:rsid w:val="00703EA5"/>
    <w:rsid w:val="00704094"/>
    <w:rsid w:val="00704218"/>
    <w:rsid w:val="0070438F"/>
    <w:rsid w:val="007043CF"/>
    <w:rsid w:val="00704550"/>
    <w:rsid w:val="007049EA"/>
    <w:rsid w:val="00704D61"/>
    <w:rsid w:val="00704E10"/>
    <w:rsid w:val="00704E68"/>
    <w:rsid w:val="00704E6E"/>
    <w:rsid w:val="00705016"/>
    <w:rsid w:val="007051AE"/>
    <w:rsid w:val="00705242"/>
    <w:rsid w:val="0070542F"/>
    <w:rsid w:val="0070551B"/>
    <w:rsid w:val="007058D9"/>
    <w:rsid w:val="007059A6"/>
    <w:rsid w:val="00705E76"/>
    <w:rsid w:val="007066C5"/>
    <w:rsid w:val="007067EE"/>
    <w:rsid w:val="00706841"/>
    <w:rsid w:val="00706997"/>
    <w:rsid w:val="00706E7B"/>
    <w:rsid w:val="007070B7"/>
    <w:rsid w:val="0070712B"/>
    <w:rsid w:val="007072EF"/>
    <w:rsid w:val="007073E7"/>
    <w:rsid w:val="00707518"/>
    <w:rsid w:val="00707529"/>
    <w:rsid w:val="00707682"/>
    <w:rsid w:val="0070790D"/>
    <w:rsid w:val="007079A3"/>
    <w:rsid w:val="00707AFD"/>
    <w:rsid w:val="00707B89"/>
    <w:rsid w:val="00707D3D"/>
    <w:rsid w:val="007105CC"/>
    <w:rsid w:val="00710A43"/>
    <w:rsid w:val="00710BB0"/>
    <w:rsid w:val="00710C8A"/>
    <w:rsid w:val="00711117"/>
    <w:rsid w:val="00711167"/>
    <w:rsid w:val="007111C5"/>
    <w:rsid w:val="00711417"/>
    <w:rsid w:val="00711760"/>
    <w:rsid w:val="00711ABC"/>
    <w:rsid w:val="00711AFB"/>
    <w:rsid w:val="00711EEF"/>
    <w:rsid w:val="00712054"/>
    <w:rsid w:val="007129A2"/>
    <w:rsid w:val="00712C9F"/>
    <w:rsid w:val="00712CBE"/>
    <w:rsid w:val="00712D61"/>
    <w:rsid w:val="00712E98"/>
    <w:rsid w:val="007131E1"/>
    <w:rsid w:val="007146A4"/>
    <w:rsid w:val="00714902"/>
    <w:rsid w:val="00715795"/>
    <w:rsid w:val="007157AB"/>
    <w:rsid w:val="0071584E"/>
    <w:rsid w:val="00715CFB"/>
    <w:rsid w:val="007161FF"/>
    <w:rsid w:val="0071622D"/>
    <w:rsid w:val="00716425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6FA"/>
    <w:rsid w:val="007178BD"/>
    <w:rsid w:val="00717C10"/>
    <w:rsid w:val="00720017"/>
    <w:rsid w:val="00720071"/>
    <w:rsid w:val="00720160"/>
    <w:rsid w:val="00720490"/>
    <w:rsid w:val="00720A72"/>
    <w:rsid w:val="00720F3C"/>
    <w:rsid w:val="0072119C"/>
    <w:rsid w:val="00721DB3"/>
    <w:rsid w:val="00721E98"/>
    <w:rsid w:val="00722544"/>
    <w:rsid w:val="00722588"/>
    <w:rsid w:val="007228E9"/>
    <w:rsid w:val="00722ACD"/>
    <w:rsid w:val="00722C37"/>
    <w:rsid w:val="00722E31"/>
    <w:rsid w:val="00722EC7"/>
    <w:rsid w:val="0072319C"/>
    <w:rsid w:val="007231BE"/>
    <w:rsid w:val="00723337"/>
    <w:rsid w:val="00723449"/>
    <w:rsid w:val="007235C7"/>
    <w:rsid w:val="007236D8"/>
    <w:rsid w:val="00723A28"/>
    <w:rsid w:val="00723BD5"/>
    <w:rsid w:val="00723FDE"/>
    <w:rsid w:val="0072404B"/>
    <w:rsid w:val="007240C0"/>
    <w:rsid w:val="00724108"/>
    <w:rsid w:val="007244FD"/>
    <w:rsid w:val="00724AB0"/>
    <w:rsid w:val="00724D19"/>
    <w:rsid w:val="00725194"/>
    <w:rsid w:val="00725548"/>
    <w:rsid w:val="007255DC"/>
    <w:rsid w:val="00725B95"/>
    <w:rsid w:val="00725CD5"/>
    <w:rsid w:val="00725E68"/>
    <w:rsid w:val="007261A9"/>
    <w:rsid w:val="007265E6"/>
    <w:rsid w:val="00726A11"/>
    <w:rsid w:val="00726CC1"/>
    <w:rsid w:val="0072703E"/>
    <w:rsid w:val="00727295"/>
    <w:rsid w:val="007272FC"/>
    <w:rsid w:val="00727414"/>
    <w:rsid w:val="0072799C"/>
    <w:rsid w:val="00727A37"/>
    <w:rsid w:val="00727DC7"/>
    <w:rsid w:val="00730283"/>
    <w:rsid w:val="007304C5"/>
    <w:rsid w:val="00730749"/>
    <w:rsid w:val="0073089C"/>
    <w:rsid w:val="007309E4"/>
    <w:rsid w:val="00730B6E"/>
    <w:rsid w:val="0073104D"/>
    <w:rsid w:val="00731381"/>
    <w:rsid w:val="0073151A"/>
    <w:rsid w:val="00731603"/>
    <w:rsid w:val="0073186E"/>
    <w:rsid w:val="00731A07"/>
    <w:rsid w:val="00731B87"/>
    <w:rsid w:val="00731F48"/>
    <w:rsid w:val="007325A7"/>
    <w:rsid w:val="007325E0"/>
    <w:rsid w:val="00732669"/>
    <w:rsid w:val="00732726"/>
    <w:rsid w:val="00732EA5"/>
    <w:rsid w:val="00732F0A"/>
    <w:rsid w:val="00732F8C"/>
    <w:rsid w:val="0073378D"/>
    <w:rsid w:val="007337D3"/>
    <w:rsid w:val="007339E4"/>
    <w:rsid w:val="00733A17"/>
    <w:rsid w:val="00734046"/>
    <w:rsid w:val="0073434B"/>
    <w:rsid w:val="00734494"/>
    <w:rsid w:val="00734DF8"/>
    <w:rsid w:val="00734F61"/>
    <w:rsid w:val="00735056"/>
    <w:rsid w:val="0073505D"/>
    <w:rsid w:val="00735F62"/>
    <w:rsid w:val="007366E8"/>
    <w:rsid w:val="00736A4C"/>
    <w:rsid w:val="00736A55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4D4"/>
    <w:rsid w:val="007409DC"/>
    <w:rsid w:val="00740B57"/>
    <w:rsid w:val="00740D2D"/>
    <w:rsid w:val="00740ED3"/>
    <w:rsid w:val="00740FC5"/>
    <w:rsid w:val="007412A5"/>
    <w:rsid w:val="007416BE"/>
    <w:rsid w:val="00741746"/>
    <w:rsid w:val="007419AD"/>
    <w:rsid w:val="00741A68"/>
    <w:rsid w:val="00741B5D"/>
    <w:rsid w:val="0074204E"/>
    <w:rsid w:val="00742848"/>
    <w:rsid w:val="007428A8"/>
    <w:rsid w:val="00742B02"/>
    <w:rsid w:val="00742C6E"/>
    <w:rsid w:val="00742C96"/>
    <w:rsid w:val="00742DA3"/>
    <w:rsid w:val="00742DC4"/>
    <w:rsid w:val="00743350"/>
    <w:rsid w:val="007433A6"/>
    <w:rsid w:val="0074352B"/>
    <w:rsid w:val="00743640"/>
    <w:rsid w:val="00743722"/>
    <w:rsid w:val="00743C78"/>
    <w:rsid w:val="00743CF4"/>
    <w:rsid w:val="00744767"/>
    <w:rsid w:val="007447BC"/>
    <w:rsid w:val="0074485E"/>
    <w:rsid w:val="0074489F"/>
    <w:rsid w:val="00744AD4"/>
    <w:rsid w:val="00744B04"/>
    <w:rsid w:val="00744C4B"/>
    <w:rsid w:val="0074527B"/>
    <w:rsid w:val="00745934"/>
    <w:rsid w:val="0074596E"/>
    <w:rsid w:val="00745C27"/>
    <w:rsid w:val="00745C39"/>
    <w:rsid w:val="00745CF2"/>
    <w:rsid w:val="00746080"/>
    <w:rsid w:val="00746272"/>
    <w:rsid w:val="007467A0"/>
    <w:rsid w:val="007468A7"/>
    <w:rsid w:val="007468C1"/>
    <w:rsid w:val="00746C7B"/>
    <w:rsid w:val="00746D3E"/>
    <w:rsid w:val="007475B2"/>
    <w:rsid w:val="0074768A"/>
    <w:rsid w:val="007476C3"/>
    <w:rsid w:val="00747730"/>
    <w:rsid w:val="00747748"/>
    <w:rsid w:val="00747AFD"/>
    <w:rsid w:val="00747D7F"/>
    <w:rsid w:val="00747EAD"/>
    <w:rsid w:val="00747F8D"/>
    <w:rsid w:val="00750227"/>
    <w:rsid w:val="00750683"/>
    <w:rsid w:val="0075085A"/>
    <w:rsid w:val="00750A1E"/>
    <w:rsid w:val="00750A9A"/>
    <w:rsid w:val="00750B04"/>
    <w:rsid w:val="00750DCF"/>
    <w:rsid w:val="00751001"/>
    <w:rsid w:val="007513D9"/>
    <w:rsid w:val="00751549"/>
    <w:rsid w:val="0075163A"/>
    <w:rsid w:val="0075172B"/>
    <w:rsid w:val="0075197D"/>
    <w:rsid w:val="00751D90"/>
    <w:rsid w:val="00751F88"/>
    <w:rsid w:val="00752025"/>
    <w:rsid w:val="007522C1"/>
    <w:rsid w:val="00752423"/>
    <w:rsid w:val="007528DA"/>
    <w:rsid w:val="00753017"/>
    <w:rsid w:val="007533E3"/>
    <w:rsid w:val="00753915"/>
    <w:rsid w:val="00753ADC"/>
    <w:rsid w:val="00754109"/>
    <w:rsid w:val="00754945"/>
    <w:rsid w:val="00754CA7"/>
    <w:rsid w:val="00754EE1"/>
    <w:rsid w:val="007551FC"/>
    <w:rsid w:val="00755535"/>
    <w:rsid w:val="007556DC"/>
    <w:rsid w:val="0075584C"/>
    <w:rsid w:val="00755F03"/>
    <w:rsid w:val="0075624D"/>
    <w:rsid w:val="0075638D"/>
    <w:rsid w:val="007568EB"/>
    <w:rsid w:val="00756B44"/>
    <w:rsid w:val="00756BB9"/>
    <w:rsid w:val="00756C12"/>
    <w:rsid w:val="00756DDF"/>
    <w:rsid w:val="00756E31"/>
    <w:rsid w:val="0075710E"/>
    <w:rsid w:val="00757286"/>
    <w:rsid w:val="00757385"/>
    <w:rsid w:val="00757450"/>
    <w:rsid w:val="00757722"/>
    <w:rsid w:val="00757E87"/>
    <w:rsid w:val="00757EB0"/>
    <w:rsid w:val="00760D2F"/>
    <w:rsid w:val="00760DF4"/>
    <w:rsid w:val="00760F52"/>
    <w:rsid w:val="007610F7"/>
    <w:rsid w:val="00761139"/>
    <w:rsid w:val="00761184"/>
    <w:rsid w:val="007617F1"/>
    <w:rsid w:val="00761982"/>
    <w:rsid w:val="00762182"/>
    <w:rsid w:val="007621B3"/>
    <w:rsid w:val="00762399"/>
    <w:rsid w:val="0076265C"/>
    <w:rsid w:val="007626E2"/>
    <w:rsid w:val="007627C8"/>
    <w:rsid w:val="00762944"/>
    <w:rsid w:val="007629FB"/>
    <w:rsid w:val="00762D4C"/>
    <w:rsid w:val="00762DD3"/>
    <w:rsid w:val="007632C1"/>
    <w:rsid w:val="00763675"/>
    <w:rsid w:val="0076368B"/>
    <w:rsid w:val="0076378E"/>
    <w:rsid w:val="00763803"/>
    <w:rsid w:val="00763A81"/>
    <w:rsid w:val="00763C0F"/>
    <w:rsid w:val="00763CDA"/>
    <w:rsid w:val="00763D97"/>
    <w:rsid w:val="00763E7E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4C3"/>
    <w:rsid w:val="007656B4"/>
    <w:rsid w:val="0076582C"/>
    <w:rsid w:val="007659DF"/>
    <w:rsid w:val="00765A48"/>
    <w:rsid w:val="00765D90"/>
    <w:rsid w:val="00765EAA"/>
    <w:rsid w:val="007660F7"/>
    <w:rsid w:val="007664C3"/>
    <w:rsid w:val="00766B92"/>
    <w:rsid w:val="00766B9D"/>
    <w:rsid w:val="00766CD6"/>
    <w:rsid w:val="00766D50"/>
    <w:rsid w:val="007672B7"/>
    <w:rsid w:val="0076745E"/>
    <w:rsid w:val="00767523"/>
    <w:rsid w:val="007677B8"/>
    <w:rsid w:val="0076784F"/>
    <w:rsid w:val="0076798C"/>
    <w:rsid w:val="00767A7B"/>
    <w:rsid w:val="00767D2D"/>
    <w:rsid w:val="0077006E"/>
    <w:rsid w:val="0077045A"/>
    <w:rsid w:val="007707EF"/>
    <w:rsid w:val="00770895"/>
    <w:rsid w:val="00770AA3"/>
    <w:rsid w:val="00770AF2"/>
    <w:rsid w:val="007710E2"/>
    <w:rsid w:val="007711F6"/>
    <w:rsid w:val="007712E0"/>
    <w:rsid w:val="007712FB"/>
    <w:rsid w:val="00771478"/>
    <w:rsid w:val="007716A0"/>
    <w:rsid w:val="00771961"/>
    <w:rsid w:val="00771A07"/>
    <w:rsid w:val="00771D51"/>
    <w:rsid w:val="00771D8E"/>
    <w:rsid w:val="00771EE5"/>
    <w:rsid w:val="00771FCA"/>
    <w:rsid w:val="0077220C"/>
    <w:rsid w:val="0077249F"/>
    <w:rsid w:val="00772836"/>
    <w:rsid w:val="00772BCE"/>
    <w:rsid w:val="00772E97"/>
    <w:rsid w:val="007731C9"/>
    <w:rsid w:val="00773B98"/>
    <w:rsid w:val="00773DDF"/>
    <w:rsid w:val="00773EFC"/>
    <w:rsid w:val="00774054"/>
    <w:rsid w:val="007746FD"/>
    <w:rsid w:val="0077478E"/>
    <w:rsid w:val="0077479C"/>
    <w:rsid w:val="007748E2"/>
    <w:rsid w:val="0077507B"/>
    <w:rsid w:val="0077517D"/>
    <w:rsid w:val="007755F5"/>
    <w:rsid w:val="00775C54"/>
    <w:rsid w:val="00775FCC"/>
    <w:rsid w:val="0077604F"/>
    <w:rsid w:val="0077609D"/>
    <w:rsid w:val="007761E5"/>
    <w:rsid w:val="00776271"/>
    <w:rsid w:val="00776666"/>
    <w:rsid w:val="00776876"/>
    <w:rsid w:val="00776D02"/>
    <w:rsid w:val="00776D3A"/>
    <w:rsid w:val="00776E8A"/>
    <w:rsid w:val="007776FF"/>
    <w:rsid w:val="007778FB"/>
    <w:rsid w:val="00777D80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70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15"/>
    <w:rsid w:val="007837D8"/>
    <w:rsid w:val="00783913"/>
    <w:rsid w:val="00783AF1"/>
    <w:rsid w:val="00783FA4"/>
    <w:rsid w:val="00783FD8"/>
    <w:rsid w:val="00784535"/>
    <w:rsid w:val="00784A0C"/>
    <w:rsid w:val="00784C32"/>
    <w:rsid w:val="00784EDA"/>
    <w:rsid w:val="00784F9E"/>
    <w:rsid w:val="007853BF"/>
    <w:rsid w:val="0078540C"/>
    <w:rsid w:val="0078541A"/>
    <w:rsid w:val="00785B23"/>
    <w:rsid w:val="00785D88"/>
    <w:rsid w:val="00785E33"/>
    <w:rsid w:val="00785FF1"/>
    <w:rsid w:val="00786849"/>
    <w:rsid w:val="00786C3A"/>
    <w:rsid w:val="00786DA3"/>
    <w:rsid w:val="00786F5F"/>
    <w:rsid w:val="00786F7F"/>
    <w:rsid w:val="00786FFA"/>
    <w:rsid w:val="00787675"/>
    <w:rsid w:val="007876B7"/>
    <w:rsid w:val="00787C0B"/>
    <w:rsid w:val="00787D3C"/>
    <w:rsid w:val="00787EF5"/>
    <w:rsid w:val="00787F00"/>
    <w:rsid w:val="007900A8"/>
    <w:rsid w:val="00790114"/>
    <w:rsid w:val="007902C4"/>
    <w:rsid w:val="007905C6"/>
    <w:rsid w:val="0079069A"/>
    <w:rsid w:val="00790EDE"/>
    <w:rsid w:val="0079141B"/>
    <w:rsid w:val="00791513"/>
    <w:rsid w:val="00791685"/>
    <w:rsid w:val="0079198F"/>
    <w:rsid w:val="00791D33"/>
    <w:rsid w:val="007920D0"/>
    <w:rsid w:val="00792328"/>
    <w:rsid w:val="007923E5"/>
    <w:rsid w:val="007929E3"/>
    <w:rsid w:val="00792AF7"/>
    <w:rsid w:val="00792AFC"/>
    <w:rsid w:val="00792F4C"/>
    <w:rsid w:val="00793124"/>
    <w:rsid w:val="00793708"/>
    <w:rsid w:val="00793A93"/>
    <w:rsid w:val="00793DB7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979"/>
    <w:rsid w:val="00796E00"/>
    <w:rsid w:val="00796E0D"/>
    <w:rsid w:val="007971DF"/>
    <w:rsid w:val="007971FB"/>
    <w:rsid w:val="00797356"/>
    <w:rsid w:val="0079752A"/>
    <w:rsid w:val="00797702"/>
    <w:rsid w:val="00797CDE"/>
    <w:rsid w:val="00797F1E"/>
    <w:rsid w:val="007A03E4"/>
    <w:rsid w:val="007A059C"/>
    <w:rsid w:val="007A068C"/>
    <w:rsid w:val="007A07A5"/>
    <w:rsid w:val="007A086B"/>
    <w:rsid w:val="007A08FC"/>
    <w:rsid w:val="007A0A73"/>
    <w:rsid w:val="007A0EA4"/>
    <w:rsid w:val="007A0F52"/>
    <w:rsid w:val="007A1067"/>
    <w:rsid w:val="007A1BDC"/>
    <w:rsid w:val="007A1EFD"/>
    <w:rsid w:val="007A23D9"/>
    <w:rsid w:val="007A2887"/>
    <w:rsid w:val="007A2BDD"/>
    <w:rsid w:val="007A305C"/>
    <w:rsid w:val="007A313A"/>
    <w:rsid w:val="007A323D"/>
    <w:rsid w:val="007A32A8"/>
    <w:rsid w:val="007A3B53"/>
    <w:rsid w:val="007A3E52"/>
    <w:rsid w:val="007A4581"/>
    <w:rsid w:val="007A45DA"/>
    <w:rsid w:val="007A4735"/>
    <w:rsid w:val="007A4B95"/>
    <w:rsid w:val="007A4C1F"/>
    <w:rsid w:val="007A4CD3"/>
    <w:rsid w:val="007A5292"/>
    <w:rsid w:val="007A539B"/>
    <w:rsid w:val="007A542C"/>
    <w:rsid w:val="007A5DB3"/>
    <w:rsid w:val="007A5FD0"/>
    <w:rsid w:val="007A628E"/>
    <w:rsid w:val="007A6404"/>
    <w:rsid w:val="007A64BD"/>
    <w:rsid w:val="007A6C20"/>
    <w:rsid w:val="007A73D0"/>
    <w:rsid w:val="007A76DA"/>
    <w:rsid w:val="007A7714"/>
    <w:rsid w:val="007A7ACD"/>
    <w:rsid w:val="007A7CDF"/>
    <w:rsid w:val="007B0093"/>
    <w:rsid w:val="007B0216"/>
    <w:rsid w:val="007B040A"/>
    <w:rsid w:val="007B0558"/>
    <w:rsid w:val="007B059F"/>
    <w:rsid w:val="007B079B"/>
    <w:rsid w:val="007B095F"/>
    <w:rsid w:val="007B0A26"/>
    <w:rsid w:val="007B0B23"/>
    <w:rsid w:val="007B0C99"/>
    <w:rsid w:val="007B1051"/>
    <w:rsid w:val="007B1928"/>
    <w:rsid w:val="007B1AE9"/>
    <w:rsid w:val="007B1C36"/>
    <w:rsid w:val="007B1C8A"/>
    <w:rsid w:val="007B1D56"/>
    <w:rsid w:val="007B229C"/>
    <w:rsid w:val="007B3099"/>
    <w:rsid w:val="007B318C"/>
    <w:rsid w:val="007B31A1"/>
    <w:rsid w:val="007B34CB"/>
    <w:rsid w:val="007B3614"/>
    <w:rsid w:val="007B375A"/>
    <w:rsid w:val="007B38BB"/>
    <w:rsid w:val="007B3F0F"/>
    <w:rsid w:val="007B3F38"/>
    <w:rsid w:val="007B49F8"/>
    <w:rsid w:val="007B4AE4"/>
    <w:rsid w:val="007B4DCE"/>
    <w:rsid w:val="007B5195"/>
    <w:rsid w:val="007B5208"/>
    <w:rsid w:val="007B577F"/>
    <w:rsid w:val="007B57AD"/>
    <w:rsid w:val="007B5820"/>
    <w:rsid w:val="007B5859"/>
    <w:rsid w:val="007B5872"/>
    <w:rsid w:val="007B5A3D"/>
    <w:rsid w:val="007B5B82"/>
    <w:rsid w:val="007B5B97"/>
    <w:rsid w:val="007B62C9"/>
    <w:rsid w:val="007B6446"/>
    <w:rsid w:val="007B66E3"/>
    <w:rsid w:val="007B67F8"/>
    <w:rsid w:val="007B6929"/>
    <w:rsid w:val="007B6A76"/>
    <w:rsid w:val="007B6B07"/>
    <w:rsid w:val="007B6C42"/>
    <w:rsid w:val="007B6F4F"/>
    <w:rsid w:val="007B7350"/>
    <w:rsid w:val="007B77BA"/>
    <w:rsid w:val="007B7B9A"/>
    <w:rsid w:val="007B7BD2"/>
    <w:rsid w:val="007B7F2E"/>
    <w:rsid w:val="007C01BE"/>
    <w:rsid w:val="007C033E"/>
    <w:rsid w:val="007C069B"/>
    <w:rsid w:val="007C0CEA"/>
    <w:rsid w:val="007C0E48"/>
    <w:rsid w:val="007C14A5"/>
    <w:rsid w:val="007C17F1"/>
    <w:rsid w:val="007C19EF"/>
    <w:rsid w:val="007C1DC0"/>
    <w:rsid w:val="007C203C"/>
    <w:rsid w:val="007C2070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8F8"/>
    <w:rsid w:val="007C3D7F"/>
    <w:rsid w:val="007C3DA2"/>
    <w:rsid w:val="007C4576"/>
    <w:rsid w:val="007C475D"/>
    <w:rsid w:val="007C4792"/>
    <w:rsid w:val="007C4C1D"/>
    <w:rsid w:val="007C4E2F"/>
    <w:rsid w:val="007C5068"/>
    <w:rsid w:val="007C52AA"/>
    <w:rsid w:val="007C5335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38C"/>
    <w:rsid w:val="007D045E"/>
    <w:rsid w:val="007D04BD"/>
    <w:rsid w:val="007D0729"/>
    <w:rsid w:val="007D0756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1C2"/>
    <w:rsid w:val="007D2510"/>
    <w:rsid w:val="007D26B0"/>
    <w:rsid w:val="007D2BFA"/>
    <w:rsid w:val="007D2C84"/>
    <w:rsid w:val="007D3110"/>
    <w:rsid w:val="007D33AA"/>
    <w:rsid w:val="007D397E"/>
    <w:rsid w:val="007D489B"/>
    <w:rsid w:val="007D48B3"/>
    <w:rsid w:val="007D491C"/>
    <w:rsid w:val="007D4DF2"/>
    <w:rsid w:val="007D4E37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6EA1"/>
    <w:rsid w:val="007D7970"/>
    <w:rsid w:val="007D7BA9"/>
    <w:rsid w:val="007D7E43"/>
    <w:rsid w:val="007E0077"/>
    <w:rsid w:val="007E0A4C"/>
    <w:rsid w:val="007E0AC8"/>
    <w:rsid w:val="007E0BAE"/>
    <w:rsid w:val="007E111F"/>
    <w:rsid w:val="007E1134"/>
    <w:rsid w:val="007E1185"/>
    <w:rsid w:val="007E13DC"/>
    <w:rsid w:val="007E19EF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1FF"/>
    <w:rsid w:val="007E37C5"/>
    <w:rsid w:val="007E3879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CDB"/>
    <w:rsid w:val="007E4E1B"/>
    <w:rsid w:val="007E4EA0"/>
    <w:rsid w:val="007E4EE4"/>
    <w:rsid w:val="007E5472"/>
    <w:rsid w:val="007E54BF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7EC"/>
    <w:rsid w:val="007E6991"/>
    <w:rsid w:val="007E6B99"/>
    <w:rsid w:val="007E6DE7"/>
    <w:rsid w:val="007E6EBD"/>
    <w:rsid w:val="007E7177"/>
    <w:rsid w:val="007E71C6"/>
    <w:rsid w:val="007E74C5"/>
    <w:rsid w:val="007E7762"/>
    <w:rsid w:val="007E7971"/>
    <w:rsid w:val="007E7AD3"/>
    <w:rsid w:val="007E7EAB"/>
    <w:rsid w:val="007F0612"/>
    <w:rsid w:val="007F0B11"/>
    <w:rsid w:val="007F0B5F"/>
    <w:rsid w:val="007F0EB1"/>
    <w:rsid w:val="007F13A6"/>
    <w:rsid w:val="007F16BC"/>
    <w:rsid w:val="007F1E58"/>
    <w:rsid w:val="007F2041"/>
    <w:rsid w:val="007F21C1"/>
    <w:rsid w:val="007F25ED"/>
    <w:rsid w:val="007F25F0"/>
    <w:rsid w:val="007F2697"/>
    <w:rsid w:val="007F26E7"/>
    <w:rsid w:val="007F291C"/>
    <w:rsid w:val="007F2B87"/>
    <w:rsid w:val="007F2D44"/>
    <w:rsid w:val="007F2F23"/>
    <w:rsid w:val="007F3589"/>
    <w:rsid w:val="007F38A5"/>
    <w:rsid w:val="007F3ADC"/>
    <w:rsid w:val="007F3BD3"/>
    <w:rsid w:val="007F3E23"/>
    <w:rsid w:val="007F40C3"/>
    <w:rsid w:val="007F436E"/>
    <w:rsid w:val="007F4521"/>
    <w:rsid w:val="007F4786"/>
    <w:rsid w:val="007F4AF2"/>
    <w:rsid w:val="007F4D10"/>
    <w:rsid w:val="007F4F22"/>
    <w:rsid w:val="007F5088"/>
    <w:rsid w:val="007F5429"/>
    <w:rsid w:val="007F55EC"/>
    <w:rsid w:val="007F5AA4"/>
    <w:rsid w:val="007F5AB3"/>
    <w:rsid w:val="007F5DE4"/>
    <w:rsid w:val="007F5F29"/>
    <w:rsid w:val="007F609A"/>
    <w:rsid w:val="007F60A9"/>
    <w:rsid w:val="007F60ED"/>
    <w:rsid w:val="007F60FC"/>
    <w:rsid w:val="007F6330"/>
    <w:rsid w:val="007F6541"/>
    <w:rsid w:val="007F6593"/>
    <w:rsid w:val="007F679C"/>
    <w:rsid w:val="007F6852"/>
    <w:rsid w:val="007F69CB"/>
    <w:rsid w:val="007F6AA1"/>
    <w:rsid w:val="007F6AF4"/>
    <w:rsid w:val="007F6D3E"/>
    <w:rsid w:val="007F6E2F"/>
    <w:rsid w:val="007F704E"/>
    <w:rsid w:val="007F77A2"/>
    <w:rsid w:val="007F792A"/>
    <w:rsid w:val="007F7966"/>
    <w:rsid w:val="007F7AB8"/>
    <w:rsid w:val="007F7B6F"/>
    <w:rsid w:val="0080037F"/>
    <w:rsid w:val="0080051E"/>
    <w:rsid w:val="00800890"/>
    <w:rsid w:val="008008F9"/>
    <w:rsid w:val="00800B4A"/>
    <w:rsid w:val="00800FC6"/>
    <w:rsid w:val="0080162E"/>
    <w:rsid w:val="00801D73"/>
    <w:rsid w:val="00801EAD"/>
    <w:rsid w:val="008024AB"/>
    <w:rsid w:val="008026E7"/>
    <w:rsid w:val="008027B7"/>
    <w:rsid w:val="008029FD"/>
    <w:rsid w:val="00802A03"/>
    <w:rsid w:val="00802FCF"/>
    <w:rsid w:val="00802FE9"/>
    <w:rsid w:val="0080332F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16A"/>
    <w:rsid w:val="0080536C"/>
    <w:rsid w:val="00805495"/>
    <w:rsid w:val="0080555E"/>
    <w:rsid w:val="00805603"/>
    <w:rsid w:val="00805BB3"/>
    <w:rsid w:val="00805EEA"/>
    <w:rsid w:val="00805FA9"/>
    <w:rsid w:val="00805FEC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E8B"/>
    <w:rsid w:val="00807F33"/>
    <w:rsid w:val="00807F81"/>
    <w:rsid w:val="008100AE"/>
    <w:rsid w:val="008100EA"/>
    <w:rsid w:val="00810286"/>
    <w:rsid w:val="00810A94"/>
    <w:rsid w:val="00810B68"/>
    <w:rsid w:val="00810BA7"/>
    <w:rsid w:val="00810D32"/>
    <w:rsid w:val="00811099"/>
    <w:rsid w:val="00811A02"/>
    <w:rsid w:val="00811A59"/>
    <w:rsid w:val="00811B09"/>
    <w:rsid w:val="00811B59"/>
    <w:rsid w:val="00811CD2"/>
    <w:rsid w:val="00811E5F"/>
    <w:rsid w:val="0081233C"/>
    <w:rsid w:val="008127A6"/>
    <w:rsid w:val="008127BA"/>
    <w:rsid w:val="00812831"/>
    <w:rsid w:val="00812875"/>
    <w:rsid w:val="00812E54"/>
    <w:rsid w:val="0081363C"/>
    <w:rsid w:val="00813680"/>
    <w:rsid w:val="00813A8E"/>
    <w:rsid w:val="00813B6D"/>
    <w:rsid w:val="00813C9D"/>
    <w:rsid w:val="00813EFA"/>
    <w:rsid w:val="008141AA"/>
    <w:rsid w:val="008142D2"/>
    <w:rsid w:val="008144C0"/>
    <w:rsid w:val="00815357"/>
    <w:rsid w:val="008157D4"/>
    <w:rsid w:val="00815A85"/>
    <w:rsid w:val="00815B04"/>
    <w:rsid w:val="00815F32"/>
    <w:rsid w:val="00816192"/>
    <w:rsid w:val="008163FD"/>
    <w:rsid w:val="008165F2"/>
    <w:rsid w:val="00816E2A"/>
    <w:rsid w:val="00816F02"/>
    <w:rsid w:val="00816F03"/>
    <w:rsid w:val="00817071"/>
    <w:rsid w:val="00817294"/>
    <w:rsid w:val="008172FF"/>
    <w:rsid w:val="00817624"/>
    <w:rsid w:val="008179E1"/>
    <w:rsid w:val="00817C53"/>
    <w:rsid w:val="00817CFF"/>
    <w:rsid w:val="00817E40"/>
    <w:rsid w:val="0082011E"/>
    <w:rsid w:val="008201B7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2DF"/>
    <w:rsid w:val="00822B19"/>
    <w:rsid w:val="00822B64"/>
    <w:rsid w:val="00822CB1"/>
    <w:rsid w:val="008230A0"/>
    <w:rsid w:val="0082326F"/>
    <w:rsid w:val="008232F4"/>
    <w:rsid w:val="0082336E"/>
    <w:rsid w:val="008234EC"/>
    <w:rsid w:val="008238B9"/>
    <w:rsid w:val="00823C6D"/>
    <w:rsid w:val="00823D12"/>
    <w:rsid w:val="00823D42"/>
    <w:rsid w:val="00824479"/>
    <w:rsid w:val="008244A2"/>
    <w:rsid w:val="0082456F"/>
    <w:rsid w:val="008248C4"/>
    <w:rsid w:val="0082493E"/>
    <w:rsid w:val="008253D8"/>
    <w:rsid w:val="00825951"/>
    <w:rsid w:val="00825D27"/>
    <w:rsid w:val="00825F01"/>
    <w:rsid w:val="00826021"/>
    <w:rsid w:val="0082608D"/>
    <w:rsid w:val="00826227"/>
    <w:rsid w:val="008266B5"/>
    <w:rsid w:val="00826702"/>
    <w:rsid w:val="00826722"/>
    <w:rsid w:val="0082686B"/>
    <w:rsid w:val="00826A05"/>
    <w:rsid w:val="00826ACE"/>
    <w:rsid w:val="008277E6"/>
    <w:rsid w:val="00827846"/>
    <w:rsid w:val="00827A3A"/>
    <w:rsid w:val="00827A70"/>
    <w:rsid w:val="00827AA4"/>
    <w:rsid w:val="00827B8F"/>
    <w:rsid w:val="0083008F"/>
    <w:rsid w:val="00830604"/>
    <w:rsid w:val="00831469"/>
    <w:rsid w:val="0083177B"/>
    <w:rsid w:val="0083186F"/>
    <w:rsid w:val="00831911"/>
    <w:rsid w:val="00831B0C"/>
    <w:rsid w:val="00831BFB"/>
    <w:rsid w:val="00831D13"/>
    <w:rsid w:val="00831FA9"/>
    <w:rsid w:val="008320EB"/>
    <w:rsid w:val="008321B7"/>
    <w:rsid w:val="008322D2"/>
    <w:rsid w:val="00832A72"/>
    <w:rsid w:val="00832A73"/>
    <w:rsid w:val="00832CC3"/>
    <w:rsid w:val="00832D4A"/>
    <w:rsid w:val="00832FC6"/>
    <w:rsid w:val="008330D0"/>
    <w:rsid w:val="008334A1"/>
    <w:rsid w:val="008334D9"/>
    <w:rsid w:val="0083354C"/>
    <w:rsid w:val="008336EC"/>
    <w:rsid w:val="00833824"/>
    <w:rsid w:val="008339B2"/>
    <w:rsid w:val="00834064"/>
    <w:rsid w:val="00834076"/>
    <w:rsid w:val="008342C3"/>
    <w:rsid w:val="00834422"/>
    <w:rsid w:val="00835584"/>
    <w:rsid w:val="008356C7"/>
    <w:rsid w:val="00835C27"/>
    <w:rsid w:val="00836383"/>
    <w:rsid w:val="008363F9"/>
    <w:rsid w:val="00836522"/>
    <w:rsid w:val="008365EA"/>
    <w:rsid w:val="00836711"/>
    <w:rsid w:val="00836BCA"/>
    <w:rsid w:val="008372BE"/>
    <w:rsid w:val="008374E1"/>
    <w:rsid w:val="008374F0"/>
    <w:rsid w:val="00837693"/>
    <w:rsid w:val="00837750"/>
    <w:rsid w:val="00837786"/>
    <w:rsid w:val="008377C7"/>
    <w:rsid w:val="0083789E"/>
    <w:rsid w:val="008379F5"/>
    <w:rsid w:val="00837BEC"/>
    <w:rsid w:val="00837D43"/>
    <w:rsid w:val="0084014E"/>
    <w:rsid w:val="008404C9"/>
    <w:rsid w:val="0084180F"/>
    <w:rsid w:val="00841B9F"/>
    <w:rsid w:val="00842163"/>
    <w:rsid w:val="00842329"/>
    <w:rsid w:val="00842498"/>
    <w:rsid w:val="0084265F"/>
    <w:rsid w:val="00842727"/>
    <w:rsid w:val="0084293D"/>
    <w:rsid w:val="00843397"/>
    <w:rsid w:val="00843483"/>
    <w:rsid w:val="0084350C"/>
    <w:rsid w:val="00843561"/>
    <w:rsid w:val="00843810"/>
    <w:rsid w:val="008439DB"/>
    <w:rsid w:val="00843A23"/>
    <w:rsid w:val="00843B64"/>
    <w:rsid w:val="008440DB"/>
    <w:rsid w:val="008443AA"/>
    <w:rsid w:val="0084452D"/>
    <w:rsid w:val="00844693"/>
    <w:rsid w:val="00845031"/>
    <w:rsid w:val="00845428"/>
    <w:rsid w:val="00845AED"/>
    <w:rsid w:val="00845F95"/>
    <w:rsid w:val="00846185"/>
    <w:rsid w:val="0084637F"/>
    <w:rsid w:val="00846759"/>
    <w:rsid w:val="00846915"/>
    <w:rsid w:val="00846D74"/>
    <w:rsid w:val="00846D95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C5E"/>
    <w:rsid w:val="00851EA3"/>
    <w:rsid w:val="00851FED"/>
    <w:rsid w:val="00852110"/>
    <w:rsid w:val="00852BA0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4EFE"/>
    <w:rsid w:val="0085516A"/>
    <w:rsid w:val="00855370"/>
    <w:rsid w:val="00855861"/>
    <w:rsid w:val="00855DA7"/>
    <w:rsid w:val="0085601E"/>
    <w:rsid w:val="00856192"/>
    <w:rsid w:val="00856387"/>
    <w:rsid w:val="00856648"/>
    <w:rsid w:val="008567FF"/>
    <w:rsid w:val="00856998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C3A"/>
    <w:rsid w:val="00860F21"/>
    <w:rsid w:val="008610E5"/>
    <w:rsid w:val="00861596"/>
    <w:rsid w:val="00861955"/>
    <w:rsid w:val="00861B2A"/>
    <w:rsid w:val="00861BCA"/>
    <w:rsid w:val="00861E67"/>
    <w:rsid w:val="00861E6A"/>
    <w:rsid w:val="008620BD"/>
    <w:rsid w:val="00862325"/>
    <w:rsid w:val="008624A5"/>
    <w:rsid w:val="00862612"/>
    <w:rsid w:val="008626C6"/>
    <w:rsid w:val="00862894"/>
    <w:rsid w:val="008628EB"/>
    <w:rsid w:val="00862B79"/>
    <w:rsid w:val="00862C77"/>
    <w:rsid w:val="00862D0C"/>
    <w:rsid w:val="00862F56"/>
    <w:rsid w:val="00862F78"/>
    <w:rsid w:val="00862FD5"/>
    <w:rsid w:val="00862FEC"/>
    <w:rsid w:val="0086309D"/>
    <w:rsid w:val="008630B7"/>
    <w:rsid w:val="00863641"/>
    <w:rsid w:val="00863971"/>
    <w:rsid w:val="00863A25"/>
    <w:rsid w:val="00863B67"/>
    <w:rsid w:val="00863B8F"/>
    <w:rsid w:val="00864097"/>
    <w:rsid w:val="00864104"/>
    <w:rsid w:val="0086475F"/>
    <w:rsid w:val="008647A4"/>
    <w:rsid w:val="00864945"/>
    <w:rsid w:val="008649CB"/>
    <w:rsid w:val="00864CE5"/>
    <w:rsid w:val="00864D5D"/>
    <w:rsid w:val="00864F18"/>
    <w:rsid w:val="00864FA7"/>
    <w:rsid w:val="00864FE2"/>
    <w:rsid w:val="00865297"/>
    <w:rsid w:val="008657B4"/>
    <w:rsid w:val="0086580A"/>
    <w:rsid w:val="0086580B"/>
    <w:rsid w:val="0086585F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67C06"/>
    <w:rsid w:val="0087024B"/>
    <w:rsid w:val="00870356"/>
    <w:rsid w:val="008706EA"/>
    <w:rsid w:val="00870BD7"/>
    <w:rsid w:val="00870D0F"/>
    <w:rsid w:val="00870F3E"/>
    <w:rsid w:val="00871044"/>
    <w:rsid w:val="0087110F"/>
    <w:rsid w:val="0087138A"/>
    <w:rsid w:val="0087189B"/>
    <w:rsid w:val="008718B5"/>
    <w:rsid w:val="00871DC5"/>
    <w:rsid w:val="00871ED9"/>
    <w:rsid w:val="00871F86"/>
    <w:rsid w:val="00872117"/>
    <w:rsid w:val="00872392"/>
    <w:rsid w:val="00872453"/>
    <w:rsid w:val="008726EF"/>
    <w:rsid w:val="0087280E"/>
    <w:rsid w:val="0087291D"/>
    <w:rsid w:val="00872AD6"/>
    <w:rsid w:val="0087329B"/>
    <w:rsid w:val="0087366A"/>
    <w:rsid w:val="00873AF7"/>
    <w:rsid w:val="008742DB"/>
    <w:rsid w:val="0087457C"/>
    <w:rsid w:val="00874788"/>
    <w:rsid w:val="00874875"/>
    <w:rsid w:val="008749F1"/>
    <w:rsid w:val="008749F5"/>
    <w:rsid w:val="00874AD2"/>
    <w:rsid w:val="00874B61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2AF"/>
    <w:rsid w:val="0087630D"/>
    <w:rsid w:val="0087673E"/>
    <w:rsid w:val="00876839"/>
    <w:rsid w:val="008768DF"/>
    <w:rsid w:val="00876A61"/>
    <w:rsid w:val="00876CA6"/>
    <w:rsid w:val="00876F62"/>
    <w:rsid w:val="008771A2"/>
    <w:rsid w:val="00877553"/>
    <w:rsid w:val="0087777C"/>
    <w:rsid w:val="00877915"/>
    <w:rsid w:val="00877981"/>
    <w:rsid w:val="008779D6"/>
    <w:rsid w:val="00877A77"/>
    <w:rsid w:val="00877AA4"/>
    <w:rsid w:val="00877ADB"/>
    <w:rsid w:val="00877B38"/>
    <w:rsid w:val="00877BB2"/>
    <w:rsid w:val="00877DC6"/>
    <w:rsid w:val="008802FF"/>
    <w:rsid w:val="00880AC6"/>
    <w:rsid w:val="00880E29"/>
    <w:rsid w:val="00881015"/>
    <w:rsid w:val="008811F3"/>
    <w:rsid w:val="00881A15"/>
    <w:rsid w:val="00881A42"/>
    <w:rsid w:val="00882210"/>
    <w:rsid w:val="0088230A"/>
    <w:rsid w:val="00882751"/>
    <w:rsid w:val="00882907"/>
    <w:rsid w:val="00882B1A"/>
    <w:rsid w:val="00882B43"/>
    <w:rsid w:val="00882C2F"/>
    <w:rsid w:val="00882DE8"/>
    <w:rsid w:val="00883063"/>
    <w:rsid w:val="008836FF"/>
    <w:rsid w:val="00883978"/>
    <w:rsid w:val="00883A88"/>
    <w:rsid w:val="0088454B"/>
    <w:rsid w:val="008849F8"/>
    <w:rsid w:val="00884C82"/>
    <w:rsid w:val="0088588A"/>
    <w:rsid w:val="0088589E"/>
    <w:rsid w:val="00885DC7"/>
    <w:rsid w:val="0088658F"/>
    <w:rsid w:val="008866ED"/>
    <w:rsid w:val="00886B0A"/>
    <w:rsid w:val="00886DDB"/>
    <w:rsid w:val="00886E18"/>
    <w:rsid w:val="00886FEF"/>
    <w:rsid w:val="008870F7"/>
    <w:rsid w:val="00887358"/>
    <w:rsid w:val="00887800"/>
    <w:rsid w:val="008878A0"/>
    <w:rsid w:val="00887D82"/>
    <w:rsid w:val="00887E71"/>
    <w:rsid w:val="00890152"/>
    <w:rsid w:val="00890588"/>
    <w:rsid w:val="008907C5"/>
    <w:rsid w:val="00890975"/>
    <w:rsid w:val="00891CD3"/>
    <w:rsid w:val="0089209E"/>
    <w:rsid w:val="00892822"/>
    <w:rsid w:val="00892A7C"/>
    <w:rsid w:val="00892BD0"/>
    <w:rsid w:val="00892CBC"/>
    <w:rsid w:val="00892F04"/>
    <w:rsid w:val="0089341D"/>
    <w:rsid w:val="00893554"/>
    <w:rsid w:val="008937A6"/>
    <w:rsid w:val="008937B1"/>
    <w:rsid w:val="0089398A"/>
    <w:rsid w:val="00893A4C"/>
    <w:rsid w:val="00893AD1"/>
    <w:rsid w:val="00893B1C"/>
    <w:rsid w:val="00893F78"/>
    <w:rsid w:val="00893FA3"/>
    <w:rsid w:val="008945FD"/>
    <w:rsid w:val="008946A2"/>
    <w:rsid w:val="008946E6"/>
    <w:rsid w:val="008947BF"/>
    <w:rsid w:val="00894FEF"/>
    <w:rsid w:val="008956FB"/>
    <w:rsid w:val="008959C2"/>
    <w:rsid w:val="00895CB0"/>
    <w:rsid w:val="00895EEF"/>
    <w:rsid w:val="008961FC"/>
    <w:rsid w:val="00896448"/>
    <w:rsid w:val="00896455"/>
    <w:rsid w:val="008967E9"/>
    <w:rsid w:val="00896AC2"/>
    <w:rsid w:val="00896E6C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AEE"/>
    <w:rsid w:val="008A0E63"/>
    <w:rsid w:val="008A1744"/>
    <w:rsid w:val="008A1DB8"/>
    <w:rsid w:val="008A2497"/>
    <w:rsid w:val="008A2845"/>
    <w:rsid w:val="008A2A1C"/>
    <w:rsid w:val="008A2CD4"/>
    <w:rsid w:val="008A30A2"/>
    <w:rsid w:val="008A3351"/>
    <w:rsid w:val="008A396B"/>
    <w:rsid w:val="008A3ADC"/>
    <w:rsid w:val="008A3EC2"/>
    <w:rsid w:val="008A42C2"/>
    <w:rsid w:val="008A4323"/>
    <w:rsid w:val="008A45B1"/>
    <w:rsid w:val="008A46F5"/>
    <w:rsid w:val="008A4820"/>
    <w:rsid w:val="008A49C6"/>
    <w:rsid w:val="008A4DE6"/>
    <w:rsid w:val="008A54CC"/>
    <w:rsid w:val="008A56EE"/>
    <w:rsid w:val="008A691F"/>
    <w:rsid w:val="008A6DAF"/>
    <w:rsid w:val="008A6DBD"/>
    <w:rsid w:val="008A7546"/>
    <w:rsid w:val="008A7573"/>
    <w:rsid w:val="008A7CBB"/>
    <w:rsid w:val="008A7EC8"/>
    <w:rsid w:val="008A7ED6"/>
    <w:rsid w:val="008A7FDC"/>
    <w:rsid w:val="008B00B8"/>
    <w:rsid w:val="008B07A8"/>
    <w:rsid w:val="008B08F1"/>
    <w:rsid w:val="008B0A95"/>
    <w:rsid w:val="008B0F0C"/>
    <w:rsid w:val="008B0FD4"/>
    <w:rsid w:val="008B1115"/>
    <w:rsid w:val="008B16AD"/>
    <w:rsid w:val="008B170B"/>
    <w:rsid w:val="008B1750"/>
    <w:rsid w:val="008B181D"/>
    <w:rsid w:val="008B1892"/>
    <w:rsid w:val="008B1A90"/>
    <w:rsid w:val="008B1D8D"/>
    <w:rsid w:val="008B1E0E"/>
    <w:rsid w:val="008B1FDC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DB8"/>
    <w:rsid w:val="008B3F09"/>
    <w:rsid w:val="008B407B"/>
    <w:rsid w:val="008B435F"/>
    <w:rsid w:val="008B4477"/>
    <w:rsid w:val="008B45C8"/>
    <w:rsid w:val="008B48CD"/>
    <w:rsid w:val="008B4DAD"/>
    <w:rsid w:val="008B4E30"/>
    <w:rsid w:val="008B4E4E"/>
    <w:rsid w:val="008B4FFF"/>
    <w:rsid w:val="008B51C4"/>
    <w:rsid w:val="008B546C"/>
    <w:rsid w:val="008B569A"/>
    <w:rsid w:val="008B58B1"/>
    <w:rsid w:val="008B58E7"/>
    <w:rsid w:val="008B5C1E"/>
    <w:rsid w:val="008B5CCC"/>
    <w:rsid w:val="008B5D43"/>
    <w:rsid w:val="008B5E80"/>
    <w:rsid w:val="008B5EC4"/>
    <w:rsid w:val="008B5ECB"/>
    <w:rsid w:val="008B61DC"/>
    <w:rsid w:val="008B6308"/>
    <w:rsid w:val="008B630C"/>
    <w:rsid w:val="008B669B"/>
    <w:rsid w:val="008B68FE"/>
    <w:rsid w:val="008B6BA0"/>
    <w:rsid w:val="008B6F7E"/>
    <w:rsid w:val="008B73A6"/>
    <w:rsid w:val="008B741B"/>
    <w:rsid w:val="008B77E4"/>
    <w:rsid w:val="008B789A"/>
    <w:rsid w:val="008B7A46"/>
    <w:rsid w:val="008B7B95"/>
    <w:rsid w:val="008B7E89"/>
    <w:rsid w:val="008C0152"/>
    <w:rsid w:val="008C04DA"/>
    <w:rsid w:val="008C0B9F"/>
    <w:rsid w:val="008C0CB8"/>
    <w:rsid w:val="008C0FEA"/>
    <w:rsid w:val="008C1077"/>
    <w:rsid w:val="008C15F9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A29"/>
    <w:rsid w:val="008C3D0A"/>
    <w:rsid w:val="008C4313"/>
    <w:rsid w:val="008C43DD"/>
    <w:rsid w:val="008C46EA"/>
    <w:rsid w:val="008C470F"/>
    <w:rsid w:val="008C49E3"/>
    <w:rsid w:val="008C4C17"/>
    <w:rsid w:val="008C4C99"/>
    <w:rsid w:val="008C5AC6"/>
    <w:rsid w:val="008C5B35"/>
    <w:rsid w:val="008C5C35"/>
    <w:rsid w:val="008C5C4E"/>
    <w:rsid w:val="008C5D7C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50B"/>
    <w:rsid w:val="008C76F8"/>
    <w:rsid w:val="008C7ED2"/>
    <w:rsid w:val="008D01FD"/>
    <w:rsid w:val="008D04F0"/>
    <w:rsid w:val="008D0801"/>
    <w:rsid w:val="008D0885"/>
    <w:rsid w:val="008D08BB"/>
    <w:rsid w:val="008D0D65"/>
    <w:rsid w:val="008D0EA5"/>
    <w:rsid w:val="008D1036"/>
    <w:rsid w:val="008D1773"/>
    <w:rsid w:val="008D1BB2"/>
    <w:rsid w:val="008D1E62"/>
    <w:rsid w:val="008D23BA"/>
    <w:rsid w:val="008D267A"/>
    <w:rsid w:val="008D290A"/>
    <w:rsid w:val="008D2A9E"/>
    <w:rsid w:val="008D2E1C"/>
    <w:rsid w:val="008D3087"/>
    <w:rsid w:val="008D3158"/>
    <w:rsid w:val="008D3192"/>
    <w:rsid w:val="008D358F"/>
    <w:rsid w:val="008D36B2"/>
    <w:rsid w:val="008D3760"/>
    <w:rsid w:val="008D37FD"/>
    <w:rsid w:val="008D385F"/>
    <w:rsid w:val="008D3864"/>
    <w:rsid w:val="008D3C11"/>
    <w:rsid w:val="008D3DFD"/>
    <w:rsid w:val="008D42FA"/>
    <w:rsid w:val="008D4460"/>
    <w:rsid w:val="008D46A4"/>
    <w:rsid w:val="008D4B1E"/>
    <w:rsid w:val="008D4B25"/>
    <w:rsid w:val="008D4D91"/>
    <w:rsid w:val="008D4F43"/>
    <w:rsid w:val="008D506D"/>
    <w:rsid w:val="008D5103"/>
    <w:rsid w:val="008D53FB"/>
    <w:rsid w:val="008D548A"/>
    <w:rsid w:val="008D5691"/>
    <w:rsid w:val="008D5943"/>
    <w:rsid w:val="008D5A48"/>
    <w:rsid w:val="008D5FD9"/>
    <w:rsid w:val="008D6109"/>
    <w:rsid w:val="008D61BE"/>
    <w:rsid w:val="008D6A97"/>
    <w:rsid w:val="008D6CCC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5A4"/>
    <w:rsid w:val="008E062D"/>
    <w:rsid w:val="008E0E5A"/>
    <w:rsid w:val="008E0FB3"/>
    <w:rsid w:val="008E140C"/>
    <w:rsid w:val="008E1552"/>
    <w:rsid w:val="008E15E8"/>
    <w:rsid w:val="008E1685"/>
    <w:rsid w:val="008E187B"/>
    <w:rsid w:val="008E19F1"/>
    <w:rsid w:val="008E1A99"/>
    <w:rsid w:val="008E1ED8"/>
    <w:rsid w:val="008E1FDC"/>
    <w:rsid w:val="008E22FB"/>
    <w:rsid w:val="008E2443"/>
    <w:rsid w:val="008E2570"/>
    <w:rsid w:val="008E2918"/>
    <w:rsid w:val="008E3233"/>
    <w:rsid w:val="008E3297"/>
    <w:rsid w:val="008E3416"/>
    <w:rsid w:val="008E3860"/>
    <w:rsid w:val="008E38D0"/>
    <w:rsid w:val="008E3909"/>
    <w:rsid w:val="008E397B"/>
    <w:rsid w:val="008E3A22"/>
    <w:rsid w:val="008E3A60"/>
    <w:rsid w:val="008E3AF1"/>
    <w:rsid w:val="008E3DC4"/>
    <w:rsid w:val="008E41F4"/>
    <w:rsid w:val="008E4847"/>
    <w:rsid w:val="008E4B1F"/>
    <w:rsid w:val="008E4DD3"/>
    <w:rsid w:val="008E4E3D"/>
    <w:rsid w:val="008E4F83"/>
    <w:rsid w:val="008E5446"/>
    <w:rsid w:val="008E54B7"/>
    <w:rsid w:val="008E5EAA"/>
    <w:rsid w:val="008E60A5"/>
    <w:rsid w:val="008E64E2"/>
    <w:rsid w:val="008E680C"/>
    <w:rsid w:val="008E6934"/>
    <w:rsid w:val="008E6CE2"/>
    <w:rsid w:val="008E6D20"/>
    <w:rsid w:val="008E72F5"/>
    <w:rsid w:val="008E7331"/>
    <w:rsid w:val="008E73D0"/>
    <w:rsid w:val="008E7763"/>
    <w:rsid w:val="008E7ABE"/>
    <w:rsid w:val="008E7C21"/>
    <w:rsid w:val="008E7CE3"/>
    <w:rsid w:val="008E7DDE"/>
    <w:rsid w:val="008F001C"/>
    <w:rsid w:val="008F042C"/>
    <w:rsid w:val="008F043B"/>
    <w:rsid w:val="008F057E"/>
    <w:rsid w:val="008F09F4"/>
    <w:rsid w:val="008F0ADD"/>
    <w:rsid w:val="008F0DC7"/>
    <w:rsid w:val="008F1326"/>
    <w:rsid w:val="008F21F7"/>
    <w:rsid w:val="008F22D0"/>
    <w:rsid w:val="008F2398"/>
    <w:rsid w:val="008F271A"/>
    <w:rsid w:val="008F289B"/>
    <w:rsid w:val="008F298F"/>
    <w:rsid w:val="008F29F4"/>
    <w:rsid w:val="008F2AFE"/>
    <w:rsid w:val="008F2C81"/>
    <w:rsid w:val="008F2D22"/>
    <w:rsid w:val="008F3092"/>
    <w:rsid w:val="008F309F"/>
    <w:rsid w:val="008F3A87"/>
    <w:rsid w:val="008F3C2B"/>
    <w:rsid w:val="008F3EF0"/>
    <w:rsid w:val="008F465A"/>
    <w:rsid w:val="008F4823"/>
    <w:rsid w:val="008F4CD7"/>
    <w:rsid w:val="008F4D8B"/>
    <w:rsid w:val="008F538D"/>
    <w:rsid w:val="008F5802"/>
    <w:rsid w:val="008F5E6B"/>
    <w:rsid w:val="008F5EA6"/>
    <w:rsid w:val="008F5F9C"/>
    <w:rsid w:val="008F623F"/>
    <w:rsid w:val="008F64D3"/>
    <w:rsid w:val="008F66EF"/>
    <w:rsid w:val="008F69AE"/>
    <w:rsid w:val="008F6B56"/>
    <w:rsid w:val="008F6C5A"/>
    <w:rsid w:val="008F6F04"/>
    <w:rsid w:val="008F7288"/>
    <w:rsid w:val="008F754A"/>
    <w:rsid w:val="008F790A"/>
    <w:rsid w:val="008F7B36"/>
    <w:rsid w:val="008F7CAC"/>
    <w:rsid w:val="009000FF"/>
    <w:rsid w:val="00900432"/>
    <w:rsid w:val="00900C6F"/>
    <w:rsid w:val="009016D5"/>
    <w:rsid w:val="0090172A"/>
    <w:rsid w:val="00901989"/>
    <w:rsid w:val="00901A3A"/>
    <w:rsid w:val="00901BA6"/>
    <w:rsid w:val="00901CCE"/>
    <w:rsid w:val="00901D4C"/>
    <w:rsid w:val="00902294"/>
    <w:rsid w:val="0090256D"/>
    <w:rsid w:val="00902577"/>
    <w:rsid w:val="009029D7"/>
    <w:rsid w:val="009029ED"/>
    <w:rsid w:val="00903149"/>
    <w:rsid w:val="009033B9"/>
    <w:rsid w:val="00903673"/>
    <w:rsid w:val="009037B6"/>
    <w:rsid w:val="00903828"/>
    <w:rsid w:val="00903881"/>
    <w:rsid w:val="00903A54"/>
    <w:rsid w:val="00903C64"/>
    <w:rsid w:val="00903E12"/>
    <w:rsid w:val="00903ED2"/>
    <w:rsid w:val="00903FFF"/>
    <w:rsid w:val="0090433E"/>
    <w:rsid w:val="009047AB"/>
    <w:rsid w:val="00904F60"/>
    <w:rsid w:val="00905113"/>
    <w:rsid w:val="00905384"/>
    <w:rsid w:val="0090585E"/>
    <w:rsid w:val="009058E8"/>
    <w:rsid w:val="0090643F"/>
    <w:rsid w:val="00906581"/>
    <w:rsid w:val="00906D43"/>
    <w:rsid w:val="0090701C"/>
    <w:rsid w:val="0090702B"/>
    <w:rsid w:val="009070CD"/>
    <w:rsid w:val="00907182"/>
    <w:rsid w:val="009077A4"/>
    <w:rsid w:val="009079AD"/>
    <w:rsid w:val="00907A19"/>
    <w:rsid w:val="00907F25"/>
    <w:rsid w:val="00910259"/>
    <w:rsid w:val="0091029C"/>
    <w:rsid w:val="009102F2"/>
    <w:rsid w:val="00910715"/>
    <w:rsid w:val="00910B38"/>
    <w:rsid w:val="00911565"/>
    <w:rsid w:val="009115C6"/>
    <w:rsid w:val="0091197E"/>
    <w:rsid w:val="00911AEB"/>
    <w:rsid w:val="00911B25"/>
    <w:rsid w:val="00911B76"/>
    <w:rsid w:val="00911C36"/>
    <w:rsid w:val="009123E6"/>
    <w:rsid w:val="00912505"/>
    <w:rsid w:val="0091269D"/>
    <w:rsid w:val="00912C1F"/>
    <w:rsid w:val="00913013"/>
    <w:rsid w:val="0091396C"/>
    <w:rsid w:val="00913BC3"/>
    <w:rsid w:val="00913DA9"/>
    <w:rsid w:val="00913F2B"/>
    <w:rsid w:val="009143EF"/>
    <w:rsid w:val="00914651"/>
    <w:rsid w:val="00914657"/>
    <w:rsid w:val="00914716"/>
    <w:rsid w:val="009147C0"/>
    <w:rsid w:val="00914927"/>
    <w:rsid w:val="00914968"/>
    <w:rsid w:val="00914DF9"/>
    <w:rsid w:val="0091554F"/>
    <w:rsid w:val="009157EF"/>
    <w:rsid w:val="009158D8"/>
    <w:rsid w:val="009160BB"/>
    <w:rsid w:val="009160EF"/>
    <w:rsid w:val="00916859"/>
    <w:rsid w:val="0091695C"/>
    <w:rsid w:val="00916DED"/>
    <w:rsid w:val="0091706D"/>
    <w:rsid w:val="0091713C"/>
    <w:rsid w:val="00917809"/>
    <w:rsid w:val="00917836"/>
    <w:rsid w:val="0091788A"/>
    <w:rsid w:val="00917A61"/>
    <w:rsid w:val="00917C75"/>
    <w:rsid w:val="00917CE5"/>
    <w:rsid w:val="00917D6D"/>
    <w:rsid w:val="00917E10"/>
    <w:rsid w:val="00920B09"/>
    <w:rsid w:val="00920D26"/>
    <w:rsid w:val="00920F3D"/>
    <w:rsid w:val="00921119"/>
    <w:rsid w:val="0092139C"/>
    <w:rsid w:val="0092199F"/>
    <w:rsid w:val="00921BB6"/>
    <w:rsid w:val="00921D00"/>
    <w:rsid w:val="00921E5B"/>
    <w:rsid w:val="00921E97"/>
    <w:rsid w:val="00921F39"/>
    <w:rsid w:val="009225F0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875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27B0D"/>
    <w:rsid w:val="00927F0F"/>
    <w:rsid w:val="009303E2"/>
    <w:rsid w:val="009304E8"/>
    <w:rsid w:val="00931661"/>
    <w:rsid w:val="009316DC"/>
    <w:rsid w:val="00932016"/>
    <w:rsid w:val="009320D5"/>
    <w:rsid w:val="0093213F"/>
    <w:rsid w:val="009321AF"/>
    <w:rsid w:val="0093233E"/>
    <w:rsid w:val="00932421"/>
    <w:rsid w:val="009324C0"/>
    <w:rsid w:val="009324CF"/>
    <w:rsid w:val="0093255C"/>
    <w:rsid w:val="009327FD"/>
    <w:rsid w:val="00932AF2"/>
    <w:rsid w:val="00932B81"/>
    <w:rsid w:val="00932D90"/>
    <w:rsid w:val="00932DA3"/>
    <w:rsid w:val="00932DD7"/>
    <w:rsid w:val="00932F24"/>
    <w:rsid w:val="00933730"/>
    <w:rsid w:val="00933914"/>
    <w:rsid w:val="009339A7"/>
    <w:rsid w:val="00933C27"/>
    <w:rsid w:val="00933C8F"/>
    <w:rsid w:val="00933EE4"/>
    <w:rsid w:val="009341EE"/>
    <w:rsid w:val="00934447"/>
    <w:rsid w:val="009348EB"/>
    <w:rsid w:val="00934AE9"/>
    <w:rsid w:val="00934D3E"/>
    <w:rsid w:val="00934DB4"/>
    <w:rsid w:val="00934EDE"/>
    <w:rsid w:val="0093504E"/>
    <w:rsid w:val="00935245"/>
    <w:rsid w:val="009352DC"/>
    <w:rsid w:val="009356BB"/>
    <w:rsid w:val="00935C18"/>
    <w:rsid w:val="00935DE3"/>
    <w:rsid w:val="00936159"/>
    <w:rsid w:val="00936AFC"/>
    <w:rsid w:val="00936F63"/>
    <w:rsid w:val="009370CE"/>
    <w:rsid w:val="009374C2"/>
    <w:rsid w:val="00937A43"/>
    <w:rsid w:val="00937A7F"/>
    <w:rsid w:val="00937A8E"/>
    <w:rsid w:val="00937BBD"/>
    <w:rsid w:val="00937DB1"/>
    <w:rsid w:val="00937F5C"/>
    <w:rsid w:val="0094021E"/>
    <w:rsid w:val="0094034A"/>
    <w:rsid w:val="00940606"/>
    <w:rsid w:val="0094074A"/>
    <w:rsid w:val="00940853"/>
    <w:rsid w:val="0094095F"/>
    <w:rsid w:val="00940D2B"/>
    <w:rsid w:val="00941140"/>
    <w:rsid w:val="00941B20"/>
    <w:rsid w:val="00941C9E"/>
    <w:rsid w:val="0094201C"/>
    <w:rsid w:val="00942021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66"/>
    <w:rsid w:val="009447C8"/>
    <w:rsid w:val="00944F4D"/>
    <w:rsid w:val="00944FD9"/>
    <w:rsid w:val="00945451"/>
    <w:rsid w:val="0094594C"/>
    <w:rsid w:val="0094595E"/>
    <w:rsid w:val="00945B38"/>
    <w:rsid w:val="00945B8C"/>
    <w:rsid w:val="00945E0B"/>
    <w:rsid w:val="00945E77"/>
    <w:rsid w:val="00946472"/>
    <w:rsid w:val="00946544"/>
    <w:rsid w:val="009466B6"/>
    <w:rsid w:val="009466BD"/>
    <w:rsid w:val="0094682B"/>
    <w:rsid w:val="00946994"/>
    <w:rsid w:val="00946B92"/>
    <w:rsid w:val="00947325"/>
    <w:rsid w:val="009473F9"/>
    <w:rsid w:val="0094756D"/>
    <w:rsid w:val="0094772D"/>
    <w:rsid w:val="0094790F"/>
    <w:rsid w:val="00947E22"/>
    <w:rsid w:val="00947F95"/>
    <w:rsid w:val="00950066"/>
    <w:rsid w:val="009502FA"/>
    <w:rsid w:val="009503CA"/>
    <w:rsid w:val="009506E3"/>
    <w:rsid w:val="0095078C"/>
    <w:rsid w:val="00950AC5"/>
    <w:rsid w:val="00950E48"/>
    <w:rsid w:val="009512AC"/>
    <w:rsid w:val="009513C9"/>
    <w:rsid w:val="00951841"/>
    <w:rsid w:val="00951BFC"/>
    <w:rsid w:val="00951DCB"/>
    <w:rsid w:val="00952088"/>
    <w:rsid w:val="00952149"/>
    <w:rsid w:val="009526EF"/>
    <w:rsid w:val="009528FA"/>
    <w:rsid w:val="00952A39"/>
    <w:rsid w:val="00952C50"/>
    <w:rsid w:val="00952D52"/>
    <w:rsid w:val="009530E6"/>
    <w:rsid w:val="009531B0"/>
    <w:rsid w:val="0095332A"/>
    <w:rsid w:val="009535BA"/>
    <w:rsid w:val="00953CE0"/>
    <w:rsid w:val="00953D00"/>
    <w:rsid w:val="00953F1E"/>
    <w:rsid w:val="00954AFC"/>
    <w:rsid w:val="00954B92"/>
    <w:rsid w:val="00954E94"/>
    <w:rsid w:val="0095504F"/>
    <w:rsid w:val="00955625"/>
    <w:rsid w:val="009556FC"/>
    <w:rsid w:val="00955934"/>
    <w:rsid w:val="00955B11"/>
    <w:rsid w:val="00955C3D"/>
    <w:rsid w:val="00955C75"/>
    <w:rsid w:val="00955D09"/>
    <w:rsid w:val="00955F4F"/>
    <w:rsid w:val="00955F6A"/>
    <w:rsid w:val="00955F91"/>
    <w:rsid w:val="00956A45"/>
    <w:rsid w:val="00956BFC"/>
    <w:rsid w:val="00956D42"/>
    <w:rsid w:val="00956D5E"/>
    <w:rsid w:val="00957241"/>
    <w:rsid w:val="009572FE"/>
    <w:rsid w:val="009574D9"/>
    <w:rsid w:val="009576AB"/>
    <w:rsid w:val="00957B8A"/>
    <w:rsid w:val="00957C30"/>
    <w:rsid w:val="00957F1C"/>
    <w:rsid w:val="00960091"/>
    <w:rsid w:val="00960307"/>
    <w:rsid w:val="00960437"/>
    <w:rsid w:val="009604C8"/>
    <w:rsid w:val="00960767"/>
    <w:rsid w:val="009607E3"/>
    <w:rsid w:val="00960C20"/>
    <w:rsid w:val="0096189D"/>
    <w:rsid w:val="00961D31"/>
    <w:rsid w:val="00961E80"/>
    <w:rsid w:val="00961F3B"/>
    <w:rsid w:val="00962111"/>
    <w:rsid w:val="009622A4"/>
    <w:rsid w:val="00962350"/>
    <w:rsid w:val="009623AC"/>
    <w:rsid w:val="0096277F"/>
    <w:rsid w:val="00962937"/>
    <w:rsid w:val="00962959"/>
    <w:rsid w:val="00962A0F"/>
    <w:rsid w:val="00962A57"/>
    <w:rsid w:val="00962AE8"/>
    <w:rsid w:val="00962C35"/>
    <w:rsid w:val="00962F63"/>
    <w:rsid w:val="009632A5"/>
    <w:rsid w:val="009633F8"/>
    <w:rsid w:val="0096366A"/>
    <w:rsid w:val="00963737"/>
    <w:rsid w:val="00963983"/>
    <w:rsid w:val="00963994"/>
    <w:rsid w:val="00963E02"/>
    <w:rsid w:val="00963E10"/>
    <w:rsid w:val="009643A0"/>
    <w:rsid w:val="00964401"/>
    <w:rsid w:val="00964465"/>
    <w:rsid w:val="009646F1"/>
    <w:rsid w:val="00965008"/>
    <w:rsid w:val="00965175"/>
    <w:rsid w:val="009652A3"/>
    <w:rsid w:val="00965719"/>
    <w:rsid w:val="00965A18"/>
    <w:rsid w:val="00965BAD"/>
    <w:rsid w:val="00965CFE"/>
    <w:rsid w:val="009660E9"/>
    <w:rsid w:val="0096625B"/>
    <w:rsid w:val="00966298"/>
    <w:rsid w:val="009664F3"/>
    <w:rsid w:val="0096676A"/>
    <w:rsid w:val="0096683F"/>
    <w:rsid w:val="009668B0"/>
    <w:rsid w:val="00966D38"/>
    <w:rsid w:val="00966D54"/>
    <w:rsid w:val="00967632"/>
    <w:rsid w:val="009676DC"/>
    <w:rsid w:val="00967A0D"/>
    <w:rsid w:val="00967E79"/>
    <w:rsid w:val="00970152"/>
    <w:rsid w:val="00970992"/>
    <w:rsid w:val="00970BEA"/>
    <w:rsid w:val="00971214"/>
    <w:rsid w:val="00971319"/>
    <w:rsid w:val="0097134D"/>
    <w:rsid w:val="009717F3"/>
    <w:rsid w:val="00971D77"/>
    <w:rsid w:val="00972117"/>
    <w:rsid w:val="009725A8"/>
    <w:rsid w:val="00972BA2"/>
    <w:rsid w:val="00972CE3"/>
    <w:rsid w:val="009731C1"/>
    <w:rsid w:val="00973635"/>
    <w:rsid w:val="00973EE5"/>
    <w:rsid w:val="00974187"/>
    <w:rsid w:val="009741D8"/>
    <w:rsid w:val="0097430D"/>
    <w:rsid w:val="00974643"/>
    <w:rsid w:val="00974736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4E7"/>
    <w:rsid w:val="009765BC"/>
    <w:rsid w:val="009768E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77EA8"/>
    <w:rsid w:val="0098033F"/>
    <w:rsid w:val="00980389"/>
    <w:rsid w:val="009803CB"/>
    <w:rsid w:val="00980402"/>
    <w:rsid w:val="009805EF"/>
    <w:rsid w:val="0098073C"/>
    <w:rsid w:val="00980A3F"/>
    <w:rsid w:val="00981788"/>
    <w:rsid w:val="0098192A"/>
    <w:rsid w:val="0098198E"/>
    <w:rsid w:val="00981BED"/>
    <w:rsid w:val="00981D65"/>
    <w:rsid w:val="0098236E"/>
    <w:rsid w:val="009824A4"/>
    <w:rsid w:val="00982552"/>
    <w:rsid w:val="00982650"/>
    <w:rsid w:val="009828A7"/>
    <w:rsid w:val="00982DE0"/>
    <w:rsid w:val="00982FD7"/>
    <w:rsid w:val="00983284"/>
    <w:rsid w:val="009834B5"/>
    <w:rsid w:val="00983853"/>
    <w:rsid w:val="00983903"/>
    <w:rsid w:val="00983A25"/>
    <w:rsid w:val="00983BB5"/>
    <w:rsid w:val="00983CA9"/>
    <w:rsid w:val="00983EAF"/>
    <w:rsid w:val="00983F42"/>
    <w:rsid w:val="00984E77"/>
    <w:rsid w:val="00985425"/>
    <w:rsid w:val="00985467"/>
    <w:rsid w:val="0098555F"/>
    <w:rsid w:val="009855EA"/>
    <w:rsid w:val="009857A4"/>
    <w:rsid w:val="0098581B"/>
    <w:rsid w:val="0098587F"/>
    <w:rsid w:val="00985ABE"/>
    <w:rsid w:val="00985AD4"/>
    <w:rsid w:val="00985BA7"/>
    <w:rsid w:val="00985EDA"/>
    <w:rsid w:val="00986670"/>
    <w:rsid w:val="00986AA3"/>
    <w:rsid w:val="00987004"/>
    <w:rsid w:val="0098782E"/>
    <w:rsid w:val="00987853"/>
    <w:rsid w:val="009901BC"/>
    <w:rsid w:val="0099043F"/>
    <w:rsid w:val="00990458"/>
    <w:rsid w:val="00990479"/>
    <w:rsid w:val="0099067A"/>
    <w:rsid w:val="00990AFE"/>
    <w:rsid w:val="009911C5"/>
    <w:rsid w:val="00991200"/>
    <w:rsid w:val="0099139B"/>
    <w:rsid w:val="009914BA"/>
    <w:rsid w:val="00991804"/>
    <w:rsid w:val="00991855"/>
    <w:rsid w:val="00991ABE"/>
    <w:rsid w:val="00991AFA"/>
    <w:rsid w:val="00992095"/>
    <w:rsid w:val="00992268"/>
    <w:rsid w:val="0099244D"/>
    <w:rsid w:val="009924CB"/>
    <w:rsid w:val="0099283F"/>
    <w:rsid w:val="009929ED"/>
    <w:rsid w:val="00992FD5"/>
    <w:rsid w:val="00993222"/>
    <w:rsid w:val="00993368"/>
    <w:rsid w:val="0099372F"/>
    <w:rsid w:val="00993962"/>
    <w:rsid w:val="00993DE4"/>
    <w:rsid w:val="009943B7"/>
    <w:rsid w:val="009943F5"/>
    <w:rsid w:val="00994574"/>
    <w:rsid w:val="00994A5F"/>
    <w:rsid w:val="00994E75"/>
    <w:rsid w:val="00994FDA"/>
    <w:rsid w:val="009952A5"/>
    <w:rsid w:val="009954D0"/>
    <w:rsid w:val="00995537"/>
    <w:rsid w:val="00995843"/>
    <w:rsid w:val="009958B4"/>
    <w:rsid w:val="00995A92"/>
    <w:rsid w:val="00995B43"/>
    <w:rsid w:val="00995D99"/>
    <w:rsid w:val="0099608D"/>
    <w:rsid w:val="009961A5"/>
    <w:rsid w:val="00996320"/>
    <w:rsid w:val="00996350"/>
    <w:rsid w:val="00996981"/>
    <w:rsid w:val="00996AA1"/>
    <w:rsid w:val="00997312"/>
    <w:rsid w:val="00997454"/>
    <w:rsid w:val="0099768B"/>
    <w:rsid w:val="00997B57"/>
    <w:rsid w:val="00997C3E"/>
    <w:rsid w:val="00997CDE"/>
    <w:rsid w:val="00997E5C"/>
    <w:rsid w:val="009A01CC"/>
    <w:rsid w:val="009A0254"/>
    <w:rsid w:val="009A052A"/>
    <w:rsid w:val="009A055A"/>
    <w:rsid w:val="009A0570"/>
    <w:rsid w:val="009A0933"/>
    <w:rsid w:val="009A0A9D"/>
    <w:rsid w:val="009A0B93"/>
    <w:rsid w:val="009A159F"/>
    <w:rsid w:val="009A168B"/>
    <w:rsid w:val="009A1A4E"/>
    <w:rsid w:val="009A1CD5"/>
    <w:rsid w:val="009A20A1"/>
    <w:rsid w:val="009A214F"/>
    <w:rsid w:val="009A22DD"/>
    <w:rsid w:val="009A259F"/>
    <w:rsid w:val="009A28BD"/>
    <w:rsid w:val="009A2A14"/>
    <w:rsid w:val="009A2BC3"/>
    <w:rsid w:val="009A3002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246"/>
    <w:rsid w:val="009A4A4B"/>
    <w:rsid w:val="009A4CE3"/>
    <w:rsid w:val="009A4CFE"/>
    <w:rsid w:val="009A52E3"/>
    <w:rsid w:val="009A538B"/>
    <w:rsid w:val="009A596C"/>
    <w:rsid w:val="009A6DB4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385"/>
    <w:rsid w:val="009B169E"/>
    <w:rsid w:val="009B17F1"/>
    <w:rsid w:val="009B1AD7"/>
    <w:rsid w:val="009B1BA2"/>
    <w:rsid w:val="009B1CE8"/>
    <w:rsid w:val="009B209D"/>
    <w:rsid w:val="009B25EA"/>
    <w:rsid w:val="009B2742"/>
    <w:rsid w:val="009B2940"/>
    <w:rsid w:val="009B2993"/>
    <w:rsid w:val="009B2AC6"/>
    <w:rsid w:val="009B2EB7"/>
    <w:rsid w:val="009B2FBB"/>
    <w:rsid w:val="009B3019"/>
    <w:rsid w:val="009B3953"/>
    <w:rsid w:val="009B39A9"/>
    <w:rsid w:val="009B3E06"/>
    <w:rsid w:val="009B4623"/>
    <w:rsid w:val="009B4903"/>
    <w:rsid w:val="009B4957"/>
    <w:rsid w:val="009B4B29"/>
    <w:rsid w:val="009B4FDF"/>
    <w:rsid w:val="009B52B4"/>
    <w:rsid w:val="009B561A"/>
    <w:rsid w:val="009B5DCC"/>
    <w:rsid w:val="009B5E5C"/>
    <w:rsid w:val="009B5F3F"/>
    <w:rsid w:val="009B6064"/>
    <w:rsid w:val="009B61AF"/>
    <w:rsid w:val="009B61F7"/>
    <w:rsid w:val="009B65D7"/>
    <w:rsid w:val="009B6671"/>
    <w:rsid w:val="009B69F5"/>
    <w:rsid w:val="009B6E7F"/>
    <w:rsid w:val="009B727E"/>
    <w:rsid w:val="009B7386"/>
    <w:rsid w:val="009B7688"/>
    <w:rsid w:val="009B7697"/>
    <w:rsid w:val="009B76D9"/>
    <w:rsid w:val="009B7B3C"/>
    <w:rsid w:val="009B7E35"/>
    <w:rsid w:val="009C0419"/>
    <w:rsid w:val="009C053D"/>
    <w:rsid w:val="009C0862"/>
    <w:rsid w:val="009C08AC"/>
    <w:rsid w:val="009C08CB"/>
    <w:rsid w:val="009C12F5"/>
    <w:rsid w:val="009C13D9"/>
    <w:rsid w:val="009C174A"/>
    <w:rsid w:val="009C1CCD"/>
    <w:rsid w:val="009C1DF1"/>
    <w:rsid w:val="009C1E82"/>
    <w:rsid w:val="009C20A1"/>
    <w:rsid w:val="009C21A9"/>
    <w:rsid w:val="009C21FE"/>
    <w:rsid w:val="009C2375"/>
    <w:rsid w:val="009C26A9"/>
    <w:rsid w:val="009C2853"/>
    <w:rsid w:val="009C28CB"/>
    <w:rsid w:val="009C2EDB"/>
    <w:rsid w:val="009C315F"/>
    <w:rsid w:val="009C394A"/>
    <w:rsid w:val="009C3C27"/>
    <w:rsid w:val="009C4466"/>
    <w:rsid w:val="009C4857"/>
    <w:rsid w:val="009C4A56"/>
    <w:rsid w:val="009C4C3C"/>
    <w:rsid w:val="009C4CC1"/>
    <w:rsid w:val="009C51AF"/>
    <w:rsid w:val="009C559D"/>
    <w:rsid w:val="009C5E4D"/>
    <w:rsid w:val="009C6297"/>
    <w:rsid w:val="009C6636"/>
    <w:rsid w:val="009C67AF"/>
    <w:rsid w:val="009C6B3E"/>
    <w:rsid w:val="009C6D05"/>
    <w:rsid w:val="009C6E59"/>
    <w:rsid w:val="009C6F3A"/>
    <w:rsid w:val="009C711D"/>
    <w:rsid w:val="009C72B5"/>
    <w:rsid w:val="009C7452"/>
    <w:rsid w:val="009C7688"/>
    <w:rsid w:val="009C7696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107"/>
    <w:rsid w:val="009D1435"/>
    <w:rsid w:val="009D1C24"/>
    <w:rsid w:val="009D1C38"/>
    <w:rsid w:val="009D208D"/>
    <w:rsid w:val="009D25D6"/>
    <w:rsid w:val="009D260A"/>
    <w:rsid w:val="009D27DE"/>
    <w:rsid w:val="009D2BB1"/>
    <w:rsid w:val="009D2F97"/>
    <w:rsid w:val="009D30A3"/>
    <w:rsid w:val="009D351B"/>
    <w:rsid w:val="009D3544"/>
    <w:rsid w:val="009D362C"/>
    <w:rsid w:val="009D3DB5"/>
    <w:rsid w:val="009D46E0"/>
    <w:rsid w:val="009D486D"/>
    <w:rsid w:val="009D4E56"/>
    <w:rsid w:val="009D531A"/>
    <w:rsid w:val="009D538C"/>
    <w:rsid w:val="009D5416"/>
    <w:rsid w:val="009D554D"/>
    <w:rsid w:val="009D5622"/>
    <w:rsid w:val="009D5A04"/>
    <w:rsid w:val="009D5A25"/>
    <w:rsid w:val="009D5AB1"/>
    <w:rsid w:val="009D5CB6"/>
    <w:rsid w:val="009D5EA8"/>
    <w:rsid w:val="009D62E1"/>
    <w:rsid w:val="009D63B5"/>
    <w:rsid w:val="009D66BE"/>
    <w:rsid w:val="009D6D55"/>
    <w:rsid w:val="009D6E01"/>
    <w:rsid w:val="009D7058"/>
    <w:rsid w:val="009D71E4"/>
    <w:rsid w:val="009D7C15"/>
    <w:rsid w:val="009D7CA1"/>
    <w:rsid w:val="009D7E57"/>
    <w:rsid w:val="009D7F92"/>
    <w:rsid w:val="009E0504"/>
    <w:rsid w:val="009E06F6"/>
    <w:rsid w:val="009E09F8"/>
    <w:rsid w:val="009E0B74"/>
    <w:rsid w:val="009E0F0A"/>
    <w:rsid w:val="009E1198"/>
    <w:rsid w:val="009E1B92"/>
    <w:rsid w:val="009E1D33"/>
    <w:rsid w:val="009E1E4F"/>
    <w:rsid w:val="009E20DF"/>
    <w:rsid w:val="009E238B"/>
    <w:rsid w:val="009E247E"/>
    <w:rsid w:val="009E257F"/>
    <w:rsid w:val="009E270D"/>
    <w:rsid w:val="009E2942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8FF"/>
    <w:rsid w:val="009E4AAD"/>
    <w:rsid w:val="009E4C82"/>
    <w:rsid w:val="009E4DC0"/>
    <w:rsid w:val="009E5443"/>
    <w:rsid w:val="009E582D"/>
    <w:rsid w:val="009E5858"/>
    <w:rsid w:val="009E5B80"/>
    <w:rsid w:val="009E5D50"/>
    <w:rsid w:val="009E5EC6"/>
    <w:rsid w:val="009E5F9F"/>
    <w:rsid w:val="009E60B5"/>
    <w:rsid w:val="009E611D"/>
    <w:rsid w:val="009E61BF"/>
    <w:rsid w:val="009E65DB"/>
    <w:rsid w:val="009E66E1"/>
    <w:rsid w:val="009E6CB0"/>
    <w:rsid w:val="009E707D"/>
    <w:rsid w:val="009E70F3"/>
    <w:rsid w:val="009E74B9"/>
    <w:rsid w:val="009E7676"/>
    <w:rsid w:val="009E77BD"/>
    <w:rsid w:val="009E7A48"/>
    <w:rsid w:val="009E7B03"/>
    <w:rsid w:val="009E7E0F"/>
    <w:rsid w:val="009F0032"/>
    <w:rsid w:val="009F03D4"/>
    <w:rsid w:val="009F0452"/>
    <w:rsid w:val="009F0859"/>
    <w:rsid w:val="009F1330"/>
    <w:rsid w:val="009F13FA"/>
    <w:rsid w:val="009F1912"/>
    <w:rsid w:val="009F1CFA"/>
    <w:rsid w:val="009F1F1C"/>
    <w:rsid w:val="009F2195"/>
    <w:rsid w:val="009F262E"/>
    <w:rsid w:val="009F26A7"/>
    <w:rsid w:val="009F2EFE"/>
    <w:rsid w:val="009F2F08"/>
    <w:rsid w:val="009F2FC3"/>
    <w:rsid w:val="009F3292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47"/>
    <w:rsid w:val="009F518D"/>
    <w:rsid w:val="009F644F"/>
    <w:rsid w:val="009F6536"/>
    <w:rsid w:val="009F6580"/>
    <w:rsid w:val="009F658F"/>
    <w:rsid w:val="009F6A45"/>
    <w:rsid w:val="009F71E6"/>
    <w:rsid w:val="009F7409"/>
    <w:rsid w:val="009F74AF"/>
    <w:rsid w:val="009F750A"/>
    <w:rsid w:val="009F754E"/>
    <w:rsid w:val="009F7937"/>
    <w:rsid w:val="009F79D2"/>
    <w:rsid w:val="009F7E0F"/>
    <w:rsid w:val="00A000EA"/>
    <w:rsid w:val="00A005EC"/>
    <w:rsid w:val="00A009BE"/>
    <w:rsid w:val="00A00AEB"/>
    <w:rsid w:val="00A00C00"/>
    <w:rsid w:val="00A00D47"/>
    <w:rsid w:val="00A00D84"/>
    <w:rsid w:val="00A00DD4"/>
    <w:rsid w:val="00A01192"/>
    <w:rsid w:val="00A011F3"/>
    <w:rsid w:val="00A01274"/>
    <w:rsid w:val="00A01A31"/>
    <w:rsid w:val="00A01AE5"/>
    <w:rsid w:val="00A01CEE"/>
    <w:rsid w:val="00A01EEF"/>
    <w:rsid w:val="00A021F7"/>
    <w:rsid w:val="00A02338"/>
    <w:rsid w:val="00A02C19"/>
    <w:rsid w:val="00A02D85"/>
    <w:rsid w:val="00A030D1"/>
    <w:rsid w:val="00A03F9D"/>
    <w:rsid w:val="00A04012"/>
    <w:rsid w:val="00A042F0"/>
    <w:rsid w:val="00A04330"/>
    <w:rsid w:val="00A043AD"/>
    <w:rsid w:val="00A04669"/>
    <w:rsid w:val="00A04A63"/>
    <w:rsid w:val="00A04B23"/>
    <w:rsid w:val="00A0507D"/>
    <w:rsid w:val="00A05221"/>
    <w:rsid w:val="00A05224"/>
    <w:rsid w:val="00A0536A"/>
    <w:rsid w:val="00A0537B"/>
    <w:rsid w:val="00A056E0"/>
    <w:rsid w:val="00A06342"/>
    <w:rsid w:val="00A06E22"/>
    <w:rsid w:val="00A06E25"/>
    <w:rsid w:val="00A0708F"/>
    <w:rsid w:val="00A075EE"/>
    <w:rsid w:val="00A07675"/>
    <w:rsid w:val="00A07686"/>
    <w:rsid w:val="00A0775B"/>
    <w:rsid w:val="00A0779E"/>
    <w:rsid w:val="00A07D3D"/>
    <w:rsid w:val="00A07E58"/>
    <w:rsid w:val="00A10163"/>
    <w:rsid w:val="00A102B5"/>
    <w:rsid w:val="00A103ED"/>
    <w:rsid w:val="00A1055A"/>
    <w:rsid w:val="00A10A6A"/>
    <w:rsid w:val="00A10E44"/>
    <w:rsid w:val="00A112D3"/>
    <w:rsid w:val="00A11309"/>
    <w:rsid w:val="00A1174C"/>
    <w:rsid w:val="00A11C67"/>
    <w:rsid w:val="00A11EE1"/>
    <w:rsid w:val="00A120D4"/>
    <w:rsid w:val="00A122AA"/>
    <w:rsid w:val="00A123DD"/>
    <w:rsid w:val="00A128B0"/>
    <w:rsid w:val="00A128CB"/>
    <w:rsid w:val="00A12974"/>
    <w:rsid w:val="00A1316F"/>
    <w:rsid w:val="00A132D6"/>
    <w:rsid w:val="00A13940"/>
    <w:rsid w:val="00A139CC"/>
    <w:rsid w:val="00A13C14"/>
    <w:rsid w:val="00A14076"/>
    <w:rsid w:val="00A142BB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85C"/>
    <w:rsid w:val="00A16C75"/>
    <w:rsid w:val="00A16CE2"/>
    <w:rsid w:val="00A16D15"/>
    <w:rsid w:val="00A16EAE"/>
    <w:rsid w:val="00A16F4E"/>
    <w:rsid w:val="00A16FA0"/>
    <w:rsid w:val="00A170A4"/>
    <w:rsid w:val="00A1719D"/>
    <w:rsid w:val="00A17563"/>
    <w:rsid w:val="00A175D7"/>
    <w:rsid w:val="00A17C3A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3C"/>
    <w:rsid w:val="00A2194B"/>
    <w:rsid w:val="00A21E2C"/>
    <w:rsid w:val="00A21F18"/>
    <w:rsid w:val="00A21F4B"/>
    <w:rsid w:val="00A221A4"/>
    <w:rsid w:val="00A22296"/>
    <w:rsid w:val="00A222CF"/>
    <w:rsid w:val="00A225B8"/>
    <w:rsid w:val="00A227E0"/>
    <w:rsid w:val="00A22B47"/>
    <w:rsid w:val="00A2341D"/>
    <w:rsid w:val="00A23487"/>
    <w:rsid w:val="00A237BD"/>
    <w:rsid w:val="00A23805"/>
    <w:rsid w:val="00A23AC3"/>
    <w:rsid w:val="00A23C5E"/>
    <w:rsid w:val="00A23F1A"/>
    <w:rsid w:val="00A243F1"/>
    <w:rsid w:val="00A248A1"/>
    <w:rsid w:val="00A2498F"/>
    <w:rsid w:val="00A24F58"/>
    <w:rsid w:val="00A252F5"/>
    <w:rsid w:val="00A25382"/>
    <w:rsid w:val="00A253F9"/>
    <w:rsid w:val="00A256B4"/>
    <w:rsid w:val="00A26054"/>
    <w:rsid w:val="00A2660C"/>
    <w:rsid w:val="00A26B1E"/>
    <w:rsid w:val="00A26B46"/>
    <w:rsid w:val="00A26BB9"/>
    <w:rsid w:val="00A26BEA"/>
    <w:rsid w:val="00A26E1D"/>
    <w:rsid w:val="00A270B5"/>
    <w:rsid w:val="00A27BC7"/>
    <w:rsid w:val="00A27D95"/>
    <w:rsid w:val="00A27DD3"/>
    <w:rsid w:val="00A303CF"/>
    <w:rsid w:val="00A30F89"/>
    <w:rsid w:val="00A31268"/>
    <w:rsid w:val="00A313A5"/>
    <w:rsid w:val="00A31611"/>
    <w:rsid w:val="00A31ADB"/>
    <w:rsid w:val="00A31AF5"/>
    <w:rsid w:val="00A32018"/>
    <w:rsid w:val="00A32346"/>
    <w:rsid w:val="00A3248A"/>
    <w:rsid w:val="00A33087"/>
    <w:rsid w:val="00A33330"/>
    <w:rsid w:val="00A334F6"/>
    <w:rsid w:val="00A338DB"/>
    <w:rsid w:val="00A342CC"/>
    <w:rsid w:val="00A347ED"/>
    <w:rsid w:val="00A34894"/>
    <w:rsid w:val="00A34995"/>
    <w:rsid w:val="00A34B18"/>
    <w:rsid w:val="00A34C38"/>
    <w:rsid w:val="00A34C95"/>
    <w:rsid w:val="00A34C9E"/>
    <w:rsid w:val="00A34E17"/>
    <w:rsid w:val="00A35245"/>
    <w:rsid w:val="00A35339"/>
    <w:rsid w:val="00A35437"/>
    <w:rsid w:val="00A35478"/>
    <w:rsid w:val="00A354A3"/>
    <w:rsid w:val="00A35686"/>
    <w:rsid w:val="00A35773"/>
    <w:rsid w:val="00A3578A"/>
    <w:rsid w:val="00A35904"/>
    <w:rsid w:val="00A35930"/>
    <w:rsid w:val="00A35A09"/>
    <w:rsid w:val="00A35AE4"/>
    <w:rsid w:val="00A360DC"/>
    <w:rsid w:val="00A36258"/>
    <w:rsid w:val="00A3632F"/>
    <w:rsid w:val="00A364AE"/>
    <w:rsid w:val="00A36579"/>
    <w:rsid w:val="00A36830"/>
    <w:rsid w:val="00A36855"/>
    <w:rsid w:val="00A370EF"/>
    <w:rsid w:val="00A37231"/>
    <w:rsid w:val="00A3725A"/>
    <w:rsid w:val="00A37DBC"/>
    <w:rsid w:val="00A401F3"/>
    <w:rsid w:val="00A4025A"/>
    <w:rsid w:val="00A404CF"/>
    <w:rsid w:val="00A409C2"/>
    <w:rsid w:val="00A40A9A"/>
    <w:rsid w:val="00A40E16"/>
    <w:rsid w:val="00A41005"/>
    <w:rsid w:val="00A411C5"/>
    <w:rsid w:val="00A41220"/>
    <w:rsid w:val="00A41954"/>
    <w:rsid w:val="00A42029"/>
    <w:rsid w:val="00A421F9"/>
    <w:rsid w:val="00A42366"/>
    <w:rsid w:val="00A42599"/>
    <w:rsid w:val="00A42666"/>
    <w:rsid w:val="00A428DD"/>
    <w:rsid w:val="00A42B99"/>
    <w:rsid w:val="00A42D25"/>
    <w:rsid w:val="00A430A2"/>
    <w:rsid w:val="00A4382F"/>
    <w:rsid w:val="00A43CB8"/>
    <w:rsid w:val="00A44038"/>
    <w:rsid w:val="00A442B5"/>
    <w:rsid w:val="00A44E77"/>
    <w:rsid w:val="00A4500D"/>
    <w:rsid w:val="00A4505F"/>
    <w:rsid w:val="00A451E8"/>
    <w:rsid w:val="00A45385"/>
    <w:rsid w:val="00A45463"/>
    <w:rsid w:val="00A4566F"/>
    <w:rsid w:val="00A458C2"/>
    <w:rsid w:val="00A459E2"/>
    <w:rsid w:val="00A45D59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6E1B"/>
    <w:rsid w:val="00A46F9B"/>
    <w:rsid w:val="00A470FD"/>
    <w:rsid w:val="00A4714A"/>
    <w:rsid w:val="00A472AF"/>
    <w:rsid w:val="00A4785B"/>
    <w:rsid w:val="00A47A08"/>
    <w:rsid w:val="00A47A89"/>
    <w:rsid w:val="00A47FB1"/>
    <w:rsid w:val="00A504DB"/>
    <w:rsid w:val="00A505C6"/>
    <w:rsid w:val="00A50651"/>
    <w:rsid w:val="00A50676"/>
    <w:rsid w:val="00A506E8"/>
    <w:rsid w:val="00A50A82"/>
    <w:rsid w:val="00A50C63"/>
    <w:rsid w:val="00A50EBB"/>
    <w:rsid w:val="00A50F60"/>
    <w:rsid w:val="00A51217"/>
    <w:rsid w:val="00A5125E"/>
    <w:rsid w:val="00A51666"/>
    <w:rsid w:val="00A5168E"/>
    <w:rsid w:val="00A517B1"/>
    <w:rsid w:val="00A51A0E"/>
    <w:rsid w:val="00A51C4B"/>
    <w:rsid w:val="00A52181"/>
    <w:rsid w:val="00A5219E"/>
    <w:rsid w:val="00A52215"/>
    <w:rsid w:val="00A522B3"/>
    <w:rsid w:val="00A523F2"/>
    <w:rsid w:val="00A524A3"/>
    <w:rsid w:val="00A524D6"/>
    <w:rsid w:val="00A52556"/>
    <w:rsid w:val="00A529FB"/>
    <w:rsid w:val="00A52B11"/>
    <w:rsid w:val="00A52CB4"/>
    <w:rsid w:val="00A52DEC"/>
    <w:rsid w:val="00A52FC1"/>
    <w:rsid w:val="00A52FDC"/>
    <w:rsid w:val="00A53559"/>
    <w:rsid w:val="00A539D8"/>
    <w:rsid w:val="00A53D86"/>
    <w:rsid w:val="00A53F98"/>
    <w:rsid w:val="00A5447B"/>
    <w:rsid w:val="00A54E9A"/>
    <w:rsid w:val="00A55489"/>
    <w:rsid w:val="00A557BD"/>
    <w:rsid w:val="00A55B5F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B73"/>
    <w:rsid w:val="00A61CDD"/>
    <w:rsid w:val="00A62410"/>
    <w:rsid w:val="00A624EE"/>
    <w:rsid w:val="00A63174"/>
    <w:rsid w:val="00A631D9"/>
    <w:rsid w:val="00A634BA"/>
    <w:rsid w:val="00A636DB"/>
    <w:rsid w:val="00A6377B"/>
    <w:rsid w:val="00A63838"/>
    <w:rsid w:val="00A63FAF"/>
    <w:rsid w:val="00A63FBC"/>
    <w:rsid w:val="00A6449E"/>
    <w:rsid w:val="00A648F7"/>
    <w:rsid w:val="00A64AE8"/>
    <w:rsid w:val="00A64D66"/>
    <w:rsid w:val="00A64FC0"/>
    <w:rsid w:val="00A665CF"/>
    <w:rsid w:val="00A66686"/>
    <w:rsid w:val="00A6669D"/>
    <w:rsid w:val="00A6713E"/>
    <w:rsid w:val="00A6749A"/>
    <w:rsid w:val="00A67AFC"/>
    <w:rsid w:val="00A67C6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126"/>
    <w:rsid w:val="00A71337"/>
    <w:rsid w:val="00A714BC"/>
    <w:rsid w:val="00A71657"/>
    <w:rsid w:val="00A71705"/>
    <w:rsid w:val="00A717BE"/>
    <w:rsid w:val="00A718C0"/>
    <w:rsid w:val="00A71E8A"/>
    <w:rsid w:val="00A7248D"/>
    <w:rsid w:val="00A72BE2"/>
    <w:rsid w:val="00A73061"/>
    <w:rsid w:val="00A73495"/>
    <w:rsid w:val="00A734FE"/>
    <w:rsid w:val="00A7370D"/>
    <w:rsid w:val="00A739A0"/>
    <w:rsid w:val="00A73AFD"/>
    <w:rsid w:val="00A73C78"/>
    <w:rsid w:val="00A74A6D"/>
    <w:rsid w:val="00A74D68"/>
    <w:rsid w:val="00A74DD0"/>
    <w:rsid w:val="00A7520E"/>
    <w:rsid w:val="00A752B0"/>
    <w:rsid w:val="00A7540A"/>
    <w:rsid w:val="00A75A06"/>
    <w:rsid w:val="00A75A67"/>
    <w:rsid w:val="00A75F53"/>
    <w:rsid w:val="00A7663E"/>
    <w:rsid w:val="00A76B39"/>
    <w:rsid w:val="00A76D2D"/>
    <w:rsid w:val="00A76F90"/>
    <w:rsid w:val="00A7766D"/>
    <w:rsid w:val="00A7784F"/>
    <w:rsid w:val="00A778A7"/>
    <w:rsid w:val="00A77A1A"/>
    <w:rsid w:val="00A77C58"/>
    <w:rsid w:val="00A77CE9"/>
    <w:rsid w:val="00A77D01"/>
    <w:rsid w:val="00A77DDD"/>
    <w:rsid w:val="00A8003D"/>
    <w:rsid w:val="00A8021A"/>
    <w:rsid w:val="00A8058B"/>
    <w:rsid w:val="00A807BE"/>
    <w:rsid w:val="00A807EA"/>
    <w:rsid w:val="00A80846"/>
    <w:rsid w:val="00A808C5"/>
    <w:rsid w:val="00A80D99"/>
    <w:rsid w:val="00A81CD2"/>
    <w:rsid w:val="00A820F0"/>
    <w:rsid w:val="00A8247D"/>
    <w:rsid w:val="00A82908"/>
    <w:rsid w:val="00A829ED"/>
    <w:rsid w:val="00A82AB8"/>
    <w:rsid w:val="00A831BA"/>
    <w:rsid w:val="00A83562"/>
    <w:rsid w:val="00A83AB8"/>
    <w:rsid w:val="00A83ADB"/>
    <w:rsid w:val="00A83E56"/>
    <w:rsid w:val="00A83FA8"/>
    <w:rsid w:val="00A840DB"/>
    <w:rsid w:val="00A842E7"/>
    <w:rsid w:val="00A844AE"/>
    <w:rsid w:val="00A84891"/>
    <w:rsid w:val="00A84920"/>
    <w:rsid w:val="00A8507C"/>
    <w:rsid w:val="00A85589"/>
    <w:rsid w:val="00A8572D"/>
    <w:rsid w:val="00A85754"/>
    <w:rsid w:val="00A85925"/>
    <w:rsid w:val="00A86125"/>
    <w:rsid w:val="00A8690F"/>
    <w:rsid w:val="00A86962"/>
    <w:rsid w:val="00A86F00"/>
    <w:rsid w:val="00A86FCF"/>
    <w:rsid w:val="00A872FF"/>
    <w:rsid w:val="00A87C23"/>
    <w:rsid w:val="00A901FA"/>
    <w:rsid w:val="00A9021C"/>
    <w:rsid w:val="00A905A3"/>
    <w:rsid w:val="00A90847"/>
    <w:rsid w:val="00A909C1"/>
    <w:rsid w:val="00A90FA3"/>
    <w:rsid w:val="00A91085"/>
    <w:rsid w:val="00A91384"/>
    <w:rsid w:val="00A918FD"/>
    <w:rsid w:val="00A91EFC"/>
    <w:rsid w:val="00A92111"/>
    <w:rsid w:val="00A928C6"/>
    <w:rsid w:val="00A92CE6"/>
    <w:rsid w:val="00A92E0F"/>
    <w:rsid w:val="00A933F9"/>
    <w:rsid w:val="00A93EE3"/>
    <w:rsid w:val="00A93F23"/>
    <w:rsid w:val="00A93F6E"/>
    <w:rsid w:val="00A94193"/>
    <w:rsid w:val="00A94765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10"/>
    <w:rsid w:val="00A97F51"/>
    <w:rsid w:val="00AA0C1C"/>
    <w:rsid w:val="00AA12E8"/>
    <w:rsid w:val="00AA1325"/>
    <w:rsid w:val="00AA1861"/>
    <w:rsid w:val="00AA18D1"/>
    <w:rsid w:val="00AA1906"/>
    <w:rsid w:val="00AA1951"/>
    <w:rsid w:val="00AA196E"/>
    <w:rsid w:val="00AA1BCB"/>
    <w:rsid w:val="00AA1D6F"/>
    <w:rsid w:val="00AA1DD3"/>
    <w:rsid w:val="00AA1F61"/>
    <w:rsid w:val="00AA1FE0"/>
    <w:rsid w:val="00AA2176"/>
    <w:rsid w:val="00AA231F"/>
    <w:rsid w:val="00AA2813"/>
    <w:rsid w:val="00AA28CB"/>
    <w:rsid w:val="00AA2A8F"/>
    <w:rsid w:val="00AA2E7E"/>
    <w:rsid w:val="00AA2F95"/>
    <w:rsid w:val="00AA333D"/>
    <w:rsid w:val="00AA3462"/>
    <w:rsid w:val="00AA34BC"/>
    <w:rsid w:val="00AA3747"/>
    <w:rsid w:val="00AA3B4D"/>
    <w:rsid w:val="00AA3BC3"/>
    <w:rsid w:val="00AA3DD8"/>
    <w:rsid w:val="00AA4126"/>
    <w:rsid w:val="00AA4476"/>
    <w:rsid w:val="00AA45CC"/>
    <w:rsid w:val="00AA4853"/>
    <w:rsid w:val="00AA4AD3"/>
    <w:rsid w:val="00AA4ADF"/>
    <w:rsid w:val="00AA4C2B"/>
    <w:rsid w:val="00AA4D2E"/>
    <w:rsid w:val="00AA506D"/>
    <w:rsid w:val="00AA52B2"/>
    <w:rsid w:val="00AA52BE"/>
    <w:rsid w:val="00AA540A"/>
    <w:rsid w:val="00AA58E0"/>
    <w:rsid w:val="00AA697E"/>
    <w:rsid w:val="00AA6B57"/>
    <w:rsid w:val="00AA6B87"/>
    <w:rsid w:val="00AA6FD2"/>
    <w:rsid w:val="00AA728E"/>
    <w:rsid w:val="00AA7723"/>
    <w:rsid w:val="00AA7D29"/>
    <w:rsid w:val="00AA7FE6"/>
    <w:rsid w:val="00AB0147"/>
    <w:rsid w:val="00AB02A0"/>
    <w:rsid w:val="00AB0303"/>
    <w:rsid w:val="00AB0327"/>
    <w:rsid w:val="00AB052D"/>
    <w:rsid w:val="00AB0A5C"/>
    <w:rsid w:val="00AB0B1D"/>
    <w:rsid w:val="00AB0FB9"/>
    <w:rsid w:val="00AB1006"/>
    <w:rsid w:val="00AB1ABE"/>
    <w:rsid w:val="00AB1B72"/>
    <w:rsid w:val="00AB1C7B"/>
    <w:rsid w:val="00AB1EF5"/>
    <w:rsid w:val="00AB215C"/>
    <w:rsid w:val="00AB24B5"/>
    <w:rsid w:val="00AB276B"/>
    <w:rsid w:val="00AB2D67"/>
    <w:rsid w:val="00AB2E5C"/>
    <w:rsid w:val="00AB2E64"/>
    <w:rsid w:val="00AB3046"/>
    <w:rsid w:val="00AB3460"/>
    <w:rsid w:val="00AB35EC"/>
    <w:rsid w:val="00AB3830"/>
    <w:rsid w:val="00AB3A95"/>
    <w:rsid w:val="00AB3CD4"/>
    <w:rsid w:val="00AB3E29"/>
    <w:rsid w:val="00AB3F4A"/>
    <w:rsid w:val="00AB3FD1"/>
    <w:rsid w:val="00AB41EA"/>
    <w:rsid w:val="00AB44B2"/>
    <w:rsid w:val="00AB4593"/>
    <w:rsid w:val="00AB4738"/>
    <w:rsid w:val="00AB4890"/>
    <w:rsid w:val="00AB49DB"/>
    <w:rsid w:val="00AB4B04"/>
    <w:rsid w:val="00AB4F92"/>
    <w:rsid w:val="00AB4FE0"/>
    <w:rsid w:val="00AB5308"/>
    <w:rsid w:val="00AB537C"/>
    <w:rsid w:val="00AB565C"/>
    <w:rsid w:val="00AB578B"/>
    <w:rsid w:val="00AB58AE"/>
    <w:rsid w:val="00AB58FA"/>
    <w:rsid w:val="00AB59D1"/>
    <w:rsid w:val="00AB5FFC"/>
    <w:rsid w:val="00AB6057"/>
    <w:rsid w:val="00AB6091"/>
    <w:rsid w:val="00AB643B"/>
    <w:rsid w:val="00AB6758"/>
    <w:rsid w:val="00AB6DD1"/>
    <w:rsid w:val="00AB6F75"/>
    <w:rsid w:val="00AB707E"/>
    <w:rsid w:val="00AB71A4"/>
    <w:rsid w:val="00AB7A3A"/>
    <w:rsid w:val="00AB7A49"/>
    <w:rsid w:val="00AB7D16"/>
    <w:rsid w:val="00AB7EFB"/>
    <w:rsid w:val="00AB7FD3"/>
    <w:rsid w:val="00AB7FE0"/>
    <w:rsid w:val="00AC0322"/>
    <w:rsid w:val="00AC0375"/>
    <w:rsid w:val="00AC038B"/>
    <w:rsid w:val="00AC03FC"/>
    <w:rsid w:val="00AC0436"/>
    <w:rsid w:val="00AC0AEB"/>
    <w:rsid w:val="00AC0B45"/>
    <w:rsid w:val="00AC0D8C"/>
    <w:rsid w:val="00AC0DD1"/>
    <w:rsid w:val="00AC1A15"/>
    <w:rsid w:val="00AC23EF"/>
    <w:rsid w:val="00AC261C"/>
    <w:rsid w:val="00AC2631"/>
    <w:rsid w:val="00AC2986"/>
    <w:rsid w:val="00AC2B57"/>
    <w:rsid w:val="00AC2DB5"/>
    <w:rsid w:val="00AC2FF4"/>
    <w:rsid w:val="00AC380B"/>
    <w:rsid w:val="00AC38E5"/>
    <w:rsid w:val="00AC38FB"/>
    <w:rsid w:val="00AC3BC1"/>
    <w:rsid w:val="00AC3C92"/>
    <w:rsid w:val="00AC3DF4"/>
    <w:rsid w:val="00AC44F6"/>
    <w:rsid w:val="00AC4658"/>
    <w:rsid w:val="00AC4696"/>
    <w:rsid w:val="00AC4AE7"/>
    <w:rsid w:val="00AC4D0D"/>
    <w:rsid w:val="00AC4E09"/>
    <w:rsid w:val="00AC5BCE"/>
    <w:rsid w:val="00AC5C1D"/>
    <w:rsid w:val="00AC5D45"/>
    <w:rsid w:val="00AC5F51"/>
    <w:rsid w:val="00AC603E"/>
    <w:rsid w:val="00AC619B"/>
    <w:rsid w:val="00AC632A"/>
    <w:rsid w:val="00AC6998"/>
    <w:rsid w:val="00AC6A15"/>
    <w:rsid w:val="00AC702D"/>
    <w:rsid w:val="00AC715B"/>
    <w:rsid w:val="00AC7410"/>
    <w:rsid w:val="00AC76CD"/>
    <w:rsid w:val="00AC7948"/>
    <w:rsid w:val="00AC7DB6"/>
    <w:rsid w:val="00AC7FEC"/>
    <w:rsid w:val="00AD040A"/>
    <w:rsid w:val="00AD04AC"/>
    <w:rsid w:val="00AD07F8"/>
    <w:rsid w:val="00AD08DF"/>
    <w:rsid w:val="00AD0D7F"/>
    <w:rsid w:val="00AD1059"/>
    <w:rsid w:val="00AD11F4"/>
    <w:rsid w:val="00AD1283"/>
    <w:rsid w:val="00AD1C11"/>
    <w:rsid w:val="00AD1F7A"/>
    <w:rsid w:val="00AD1F7B"/>
    <w:rsid w:val="00AD26AF"/>
    <w:rsid w:val="00AD2847"/>
    <w:rsid w:val="00AD2D02"/>
    <w:rsid w:val="00AD310E"/>
    <w:rsid w:val="00AD3389"/>
    <w:rsid w:val="00AD348B"/>
    <w:rsid w:val="00AD39B1"/>
    <w:rsid w:val="00AD40AD"/>
    <w:rsid w:val="00AD4562"/>
    <w:rsid w:val="00AD4974"/>
    <w:rsid w:val="00AD4AEF"/>
    <w:rsid w:val="00AD4DF6"/>
    <w:rsid w:val="00AD534C"/>
    <w:rsid w:val="00AD5ADD"/>
    <w:rsid w:val="00AD62C3"/>
    <w:rsid w:val="00AD6400"/>
    <w:rsid w:val="00AD6454"/>
    <w:rsid w:val="00AD6C3D"/>
    <w:rsid w:val="00AD707E"/>
    <w:rsid w:val="00AD715F"/>
    <w:rsid w:val="00AD7177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B12"/>
    <w:rsid w:val="00AE0DC9"/>
    <w:rsid w:val="00AE1228"/>
    <w:rsid w:val="00AE12DD"/>
    <w:rsid w:val="00AE13B9"/>
    <w:rsid w:val="00AE18CD"/>
    <w:rsid w:val="00AE1943"/>
    <w:rsid w:val="00AE195C"/>
    <w:rsid w:val="00AE1ED6"/>
    <w:rsid w:val="00AE1FE8"/>
    <w:rsid w:val="00AE2451"/>
    <w:rsid w:val="00AE25E1"/>
    <w:rsid w:val="00AE268C"/>
    <w:rsid w:val="00AE2860"/>
    <w:rsid w:val="00AE2923"/>
    <w:rsid w:val="00AE2D53"/>
    <w:rsid w:val="00AE2E53"/>
    <w:rsid w:val="00AE2EF0"/>
    <w:rsid w:val="00AE2F5E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3C"/>
    <w:rsid w:val="00AE4D91"/>
    <w:rsid w:val="00AE4E25"/>
    <w:rsid w:val="00AE4F06"/>
    <w:rsid w:val="00AE517D"/>
    <w:rsid w:val="00AE52E8"/>
    <w:rsid w:val="00AE542F"/>
    <w:rsid w:val="00AE5520"/>
    <w:rsid w:val="00AE55D3"/>
    <w:rsid w:val="00AE6421"/>
    <w:rsid w:val="00AE683A"/>
    <w:rsid w:val="00AE6D9E"/>
    <w:rsid w:val="00AE71BB"/>
    <w:rsid w:val="00AE7208"/>
    <w:rsid w:val="00AE72B5"/>
    <w:rsid w:val="00AE7AD1"/>
    <w:rsid w:val="00AE7BA3"/>
    <w:rsid w:val="00AE7C42"/>
    <w:rsid w:val="00AE7D58"/>
    <w:rsid w:val="00AF025B"/>
    <w:rsid w:val="00AF02D9"/>
    <w:rsid w:val="00AF0585"/>
    <w:rsid w:val="00AF069D"/>
    <w:rsid w:val="00AF070D"/>
    <w:rsid w:val="00AF091A"/>
    <w:rsid w:val="00AF0A19"/>
    <w:rsid w:val="00AF0ABF"/>
    <w:rsid w:val="00AF0C79"/>
    <w:rsid w:val="00AF0EE7"/>
    <w:rsid w:val="00AF1306"/>
    <w:rsid w:val="00AF1624"/>
    <w:rsid w:val="00AF202F"/>
    <w:rsid w:val="00AF21EB"/>
    <w:rsid w:val="00AF2412"/>
    <w:rsid w:val="00AF248A"/>
    <w:rsid w:val="00AF2640"/>
    <w:rsid w:val="00AF2E61"/>
    <w:rsid w:val="00AF2EC9"/>
    <w:rsid w:val="00AF3642"/>
    <w:rsid w:val="00AF46E0"/>
    <w:rsid w:val="00AF4808"/>
    <w:rsid w:val="00AF483A"/>
    <w:rsid w:val="00AF4D84"/>
    <w:rsid w:val="00AF4F9D"/>
    <w:rsid w:val="00AF53BC"/>
    <w:rsid w:val="00AF5686"/>
    <w:rsid w:val="00AF583C"/>
    <w:rsid w:val="00AF59F9"/>
    <w:rsid w:val="00AF5C77"/>
    <w:rsid w:val="00AF60A1"/>
    <w:rsid w:val="00AF64C2"/>
    <w:rsid w:val="00AF65AF"/>
    <w:rsid w:val="00AF65C4"/>
    <w:rsid w:val="00AF67C9"/>
    <w:rsid w:val="00AF7010"/>
    <w:rsid w:val="00AF7194"/>
    <w:rsid w:val="00AF7340"/>
    <w:rsid w:val="00AF7593"/>
    <w:rsid w:val="00AF76B9"/>
    <w:rsid w:val="00AF77DB"/>
    <w:rsid w:val="00AF7A31"/>
    <w:rsid w:val="00AF7A72"/>
    <w:rsid w:val="00AF7BBC"/>
    <w:rsid w:val="00AF7BF0"/>
    <w:rsid w:val="00AF7F7D"/>
    <w:rsid w:val="00B0002A"/>
    <w:rsid w:val="00B0036B"/>
    <w:rsid w:val="00B003C5"/>
    <w:rsid w:val="00B009F8"/>
    <w:rsid w:val="00B01096"/>
    <w:rsid w:val="00B0109E"/>
    <w:rsid w:val="00B01140"/>
    <w:rsid w:val="00B01614"/>
    <w:rsid w:val="00B019A1"/>
    <w:rsid w:val="00B01C0C"/>
    <w:rsid w:val="00B01CE1"/>
    <w:rsid w:val="00B01E3C"/>
    <w:rsid w:val="00B01E76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683"/>
    <w:rsid w:val="00B04844"/>
    <w:rsid w:val="00B04BA5"/>
    <w:rsid w:val="00B04CA0"/>
    <w:rsid w:val="00B04D33"/>
    <w:rsid w:val="00B04D5C"/>
    <w:rsid w:val="00B04DED"/>
    <w:rsid w:val="00B05054"/>
    <w:rsid w:val="00B05BA9"/>
    <w:rsid w:val="00B05D3D"/>
    <w:rsid w:val="00B060D6"/>
    <w:rsid w:val="00B06203"/>
    <w:rsid w:val="00B062C0"/>
    <w:rsid w:val="00B064F6"/>
    <w:rsid w:val="00B069CA"/>
    <w:rsid w:val="00B06A4D"/>
    <w:rsid w:val="00B06BEE"/>
    <w:rsid w:val="00B06E94"/>
    <w:rsid w:val="00B0702F"/>
    <w:rsid w:val="00B070D9"/>
    <w:rsid w:val="00B07582"/>
    <w:rsid w:val="00B0779D"/>
    <w:rsid w:val="00B07965"/>
    <w:rsid w:val="00B07ACD"/>
    <w:rsid w:val="00B07B6F"/>
    <w:rsid w:val="00B07EE4"/>
    <w:rsid w:val="00B100C7"/>
    <w:rsid w:val="00B10169"/>
    <w:rsid w:val="00B104FB"/>
    <w:rsid w:val="00B105A7"/>
    <w:rsid w:val="00B105A8"/>
    <w:rsid w:val="00B107AC"/>
    <w:rsid w:val="00B107D8"/>
    <w:rsid w:val="00B1090A"/>
    <w:rsid w:val="00B10A34"/>
    <w:rsid w:val="00B10C7D"/>
    <w:rsid w:val="00B10F2D"/>
    <w:rsid w:val="00B110F8"/>
    <w:rsid w:val="00B112C2"/>
    <w:rsid w:val="00B11975"/>
    <w:rsid w:val="00B119B3"/>
    <w:rsid w:val="00B11AAD"/>
    <w:rsid w:val="00B11C60"/>
    <w:rsid w:val="00B12017"/>
    <w:rsid w:val="00B122E3"/>
    <w:rsid w:val="00B123C9"/>
    <w:rsid w:val="00B129A7"/>
    <w:rsid w:val="00B12AA4"/>
    <w:rsid w:val="00B12C72"/>
    <w:rsid w:val="00B12C9A"/>
    <w:rsid w:val="00B12EA4"/>
    <w:rsid w:val="00B12FB5"/>
    <w:rsid w:val="00B138C9"/>
    <w:rsid w:val="00B13958"/>
    <w:rsid w:val="00B13C05"/>
    <w:rsid w:val="00B142AF"/>
    <w:rsid w:val="00B14632"/>
    <w:rsid w:val="00B14696"/>
    <w:rsid w:val="00B14871"/>
    <w:rsid w:val="00B14EEC"/>
    <w:rsid w:val="00B15043"/>
    <w:rsid w:val="00B152E7"/>
    <w:rsid w:val="00B152F9"/>
    <w:rsid w:val="00B152FD"/>
    <w:rsid w:val="00B155D9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734"/>
    <w:rsid w:val="00B168C0"/>
    <w:rsid w:val="00B17088"/>
    <w:rsid w:val="00B17401"/>
    <w:rsid w:val="00B17525"/>
    <w:rsid w:val="00B17804"/>
    <w:rsid w:val="00B17921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CC8"/>
    <w:rsid w:val="00B21ED2"/>
    <w:rsid w:val="00B2202A"/>
    <w:rsid w:val="00B220AE"/>
    <w:rsid w:val="00B22384"/>
    <w:rsid w:val="00B224BF"/>
    <w:rsid w:val="00B2261C"/>
    <w:rsid w:val="00B22D27"/>
    <w:rsid w:val="00B22D8A"/>
    <w:rsid w:val="00B230F2"/>
    <w:rsid w:val="00B2324D"/>
    <w:rsid w:val="00B232D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4BC3"/>
    <w:rsid w:val="00B24FF5"/>
    <w:rsid w:val="00B251EA"/>
    <w:rsid w:val="00B253CB"/>
    <w:rsid w:val="00B25424"/>
    <w:rsid w:val="00B2556F"/>
    <w:rsid w:val="00B25C6C"/>
    <w:rsid w:val="00B26124"/>
    <w:rsid w:val="00B264D6"/>
    <w:rsid w:val="00B2651A"/>
    <w:rsid w:val="00B26722"/>
    <w:rsid w:val="00B26DC0"/>
    <w:rsid w:val="00B26F89"/>
    <w:rsid w:val="00B270FE"/>
    <w:rsid w:val="00B273EE"/>
    <w:rsid w:val="00B2778B"/>
    <w:rsid w:val="00B27DBE"/>
    <w:rsid w:val="00B301D0"/>
    <w:rsid w:val="00B304BC"/>
    <w:rsid w:val="00B305A5"/>
    <w:rsid w:val="00B308B4"/>
    <w:rsid w:val="00B30A9C"/>
    <w:rsid w:val="00B30C4B"/>
    <w:rsid w:val="00B30FD7"/>
    <w:rsid w:val="00B31282"/>
    <w:rsid w:val="00B31653"/>
    <w:rsid w:val="00B316F9"/>
    <w:rsid w:val="00B317C0"/>
    <w:rsid w:val="00B32189"/>
    <w:rsid w:val="00B32868"/>
    <w:rsid w:val="00B33082"/>
    <w:rsid w:val="00B333FA"/>
    <w:rsid w:val="00B33615"/>
    <w:rsid w:val="00B33704"/>
    <w:rsid w:val="00B33934"/>
    <w:rsid w:val="00B3394E"/>
    <w:rsid w:val="00B33A1E"/>
    <w:rsid w:val="00B33B0B"/>
    <w:rsid w:val="00B33E69"/>
    <w:rsid w:val="00B33F5E"/>
    <w:rsid w:val="00B3438A"/>
    <w:rsid w:val="00B34494"/>
    <w:rsid w:val="00B34721"/>
    <w:rsid w:val="00B347E8"/>
    <w:rsid w:val="00B3484A"/>
    <w:rsid w:val="00B349D0"/>
    <w:rsid w:val="00B34ED4"/>
    <w:rsid w:val="00B34F7C"/>
    <w:rsid w:val="00B34F7D"/>
    <w:rsid w:val="00B351D4"/>
    <w:rsid w:val="00B35234"/>
    <w:rsid w:val="00B354E1"/>
    <w:rsid w:val="00B3582C"/>
    <w:rsid w:val="00B359AC"/>
    <w:rsid w:val="00B35CA5"/>
    <w:rsid w:val="00B35CE8"/>
    <w:rsid w:val="00B3615A"/>
    <w:rsid w:val="00B36344"/>
    <w:rsid w:val="00B36C27"/>
    <w:rsid w:val="00B36D61"/>
    <w:rsid w:val="00B375AA"/>
    <w:rsid w:val="00B37661"/>
    <w:rsid w:val="00B37E81"/>
    <w:rsid w:val="00B37EA5"/>
    <w:rsid w:val="00B37EE2"/>
    <w:rsid w:val="00B40314"/>
    <w:rsid w:val="00B40665"/>
    <w:rsid w:val="00B4091B"/>
    <w:rsid w:val="00B4099C"/>
    <w:rsid w:val="00B40D3A"/>
    <w:rsid w:val="00B40DE9"/>
    <w:rsid w:val="00B410C7"/>
    <w:rsid w:val="00B41254"/>
    <w:rsid w:val="00B4198A"/>
    <w:rsid w:val="00B41DD6"/>
    <w:rsid w:val="00B4276D"/>
    <w:rsid w:val="00B42F52"/>
    <w:rsid w:val="00B43187"/>
    <w:rsid w:val="00B43193"/>
    <w:rsid w:val="00B43310"/>
    <w:rsid w:val="00B43B1A"/>
    <w:rsid w:val="00B43C44"/>
    <w:rsid w:val="00B44526"/>
    <w:rsid w:val="00B44813"/>
    <w:rsid w:val="00B44A0C"/>
    <w:rsid w:val="00B44E40"/>
    <w:rsid w:val="00B4572C"/>
    <w:rsid w:val="00B457DD"/>
    <w:rsid w:val="00B45904"/>
    <w:rsid w:val="00B45D90"/>
    <w:rsid w:val="00B46967"/>
    <w:rsid w:val="00B46CE9"/>
    <w:rsid w:val="00B46D43"/>
    <w:rsid w:val="00B46D99"/>
    <w:rsid w:val="00B46E35"/>
    <w:rsid w:val="00B47625"/>
    <w:rsid w:val="00B47863"/>
    <w:rsid w:val="00B47AB5"/>
    <w:rsid w:val="00B47BAE"/>
    <w:rsid w:val="00B47C2B"/>
    <w:rsid w:val="00B47E32"/>
    <w:rsid w:val="00B504B7"/>
    <w:rsid w:val="00B50770"/>
    <w:rsid w:val="00B50859"/>
    <w:rsid w:val="00B50A2C"/>
    <w:rsid w:val="00B51079"/>
    <w:rsid w:val="00B511E0"/>
    <w:rsid w:val="00B51250"/>
    <w:rsid w:val="00B5152E"/>
    <w:rsid w:val="00B515D0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2FF4"/>
    <w:rsid w:val="00B53267"/>
    <w:rsid w:val="00B5365E"/>
    <w:rsid w:val="00B53672"/>
    <w:rsid w:val="00B53CA3"/>
    <w:rsid w:val="00B53E9E"/>
    <w:rsid w:val="00B53FD7"/>
    <w:rsid w:val="00B54435"/>
    <w:rsid w:val="00B54522"/>
    <w:rsid w:val="00B54661"/>
    <w:rsid w:val="00B54B37"/>
    <w:rsid w:val="00B54C31"/>
    <w:rsid w:val="00B54D78"/>
    <w:rsid w:val="00B5518B"/>
    <w:rsid w:val="00B551EC"/>
    <w:rsid w:val="00B55240"/>
    <w:rsid w:val="00B55252"/>
    <w:rsid w:val="00B55286"/>
    <w:rsid w:val="00B55735"/>
    <w:rsid w:val="00B55948"/>
    <w:rsid w:val="00B55B1C"/>
    <w:rsid w:val="00B560EC"/>
    <w:rsid w:val="00B561BB"/>
    <w:rsid w:val="00B5648A"/>
    <w:rsid w:val="00B56E97"/>
    <w:rsid w:val="00B56F9A"/>
    <w:rsid w:val="00B574E8"/>
    <w:rsid w:val="00B5763E"/>
    <w:rsid w:val="00B57820"/>
    <w:rsid w:val="00B57944"/>
    <w:rsid w:val="00B60116"/>
    <w:rsid w:val="00B6043E"/>
    <w:rsid w:val="00B60521"/>
    <w:rsid w:val="00B6075D"/>
    <w:rsid w:val="00B6080D"/>
    <w:rsid w:val="00B60A47"/>
    <w:rsid w:val="00B60C06"/>
    <w:rsid w:val="00B60C62"/>
    <w:rsid w:val="00B61408"/>
    <w:rsid w:val="00B61BB0"/>
    <w:rsid w:val="00B61F7D"/>
    <w:rsid w:val="00B62191"/>
    <w:rsid w:val="00B62219"/>
    <w:rsid w:val="00B62294"/>
    <w:rsid w:val="00B62396"/>
    <w:rsid w:val="00B626F5"/>
    <w:rsid w:val="00B62826"/>
    <w:rsid w:val="00B62860"/>
    <w:rsid w:val="00B62B05"/>
    <w:rsid w:val="00B62ED4"/>
    <w:rsid w:val="00B63323"/>
    <w:rsid w:val="00B63519"/>
    <w:rsid w:val="00B63767"/>
    <w:rsid w:val="00B63BD6"/>
    <w:rsid w:val="00B64124"/>
    <w:rsid w:val="00B64149"/>
    <w:rsid w:val="00B64425"/>
    <w:rsid w:val="00B64701"/>
    <w:rsid w:val="00B64E17"/>
    <w:rsid w:val="00B65012"/>
    <w:rsid w:val="00B6517D"/>
    <w:rsid w:val="00B6555E"/>
    <w:rsid w:val="00B65DC3"/>
    <w:rsid w:val="00B65FEF"/>
    <w:rsid w:val="00B66055"/>
    <w:rsid w:val="00B665D4"/>
    <w:rsid w:val="00B66859"/>
    <w:rsid w:val="00B66AE7"/>
    <w:rsid w:val="00B66B9D"/>
    <w:rsid w:val="00B6772E"/>
    <w:rsid w:val="00B679AC"/>
    <w:rsid w:val="00B67C31"/>
    <w:rsid w:val="00B67D65"/>
    <w:rsid w:val="00B701C0"/>
    <w:rsid w:val="00B701C5"/>
    <w:rsid w:val="00B70335"/>
    <w:rsid w:val="00B70481"/>
    <w:rsid w:val="00B7071B"/>
    <w:rsid w:val="00B70911"/>
    <w:rsid w:val="00B70CD6"/>
    <w:rsid w:val="00B70E60"/>
    <w:rsid w:val="00B7112A"/>
    <w:rsid w:val="00B71307"/>
    <w:rsid w:val="00B71514"/>
    <w:rsid w:val="00B71573"/>
    <w:rsid w:val="00B71705"/>
    <w:rsid w:val="00B71880"/>
    <w:rsid w:val="00B71CEA"/>
    <w:rsid w:val="00B71F5D"/>
    <w:rsid w:val="00B72137"/>
    <w:rsid w:val="00B72824"/>
    <w:rsid w:val="00B73154"/>
    <w:rsid w:val="00B732CB"/>
    <w:rsid w:val="00B7347F"/>
    <w:rsid w:val="00B735DB"/>
    <w:rsid w:val="00B7375F"/>
    <w:rsid w:val="00B737B6"/>
    <w:rsid w:val="00B73A01"/>
    <w:rsid w:val="00B73E81"/>
    <w:rsid w:val="00B73F34"/>
    <w:rsid w:val="00B73F59"/>
    <w:rsid w:val="00B742EE"/>
    <w:rsid w:val="00B746E5"/>
    <w:rsid w:val="00B74AC0"/>
    <w:rsid w:val="00B74E20"/>
    <w:rsid w:val="00B74F55"/>
    <w:rsid w:val="00B75008"/>
    <w:rsid w:val="00B7523D"/>
    <w:rsid w:val="00B75D9E"/>
    <w:rsid w:val="00B75E9B"/>
    <w:rsid w:val="00B75EC8"/>
    <w:rsid w:val="00B765DA"/>
    <w:rsid w:val="00B76653"/>
    <w:rsid w:val="00B76775"/>
    <w:rsid w:val="00B767C8"/>
    <w:rsid w:val="00B76940"/>
    <w:rsid w:val="00B76ADC"/>
    <w:rsid w:val="00B76BFA"/>
    <w:rsid w:val="00B76C5A"/>
    <w:rsid w:val="00B76EF4"/>
    <w:rsid w:val="00B76F68"/>
    <w:rsid w:val="00B77124"/>
    <w:rsid w:val="00B77AAC"/>
    <w:rsid w:val="00B77C02"/>
    <w:rsid w:val="00B77D3D"/>
    <w:rsid w:val="00B77FF0"/>
    <w:rsid w:val="00B800E6"/>
    <w:rsid w:val="00B80130"/>
    <w:rsid w:val="00B80296"/>
    <w:rsid w:val="00B80589"/>
    <w:rsid w:val="00B8086E"/>
    <w:rsid w:val="00B80BF0"/>
    <w:rsid w:val="00B80C30"/>
    <w:rsid w:val="00B81330"/>
    <w:rsid w:val="00B81602"/>
    <w:rsid w:val="00B817B2"/>
    <w:rsid w:val="00B81C86"/>
    <w:rsid w:val="00B82131"/>
    <w:rsid w:val="00B8225A"/>
    <w:rsid w:val="00B8233E"/>
    <w:rsid w:val="00B82A5B"/>
    <w:rsid w:val="00B82A99"/>
    <w:rsid w:val="00B82B8D"/>
    <w:rsid w:val="00B82BE8"/>
    <w:rsid w:val="00B83377"/>
    <w:rsid w:val="00B83586"/>
    <w:rsid w:val="00B835C7"/>
    <w:rsid w:val="00B8360C"/>
    <w:rsid w:val="00B8361D"/>
    <w:rsid w:val="00B83644"/>
    <w:rsid w:val="00B8378D"/>
    <w:rsid w:val="00B837AA"/>
    <w:rsid w:val="00B839BF"/>
    <w:rsid w:val="00B83F0E"/>
    <w:rsid w:val="00B842EB"/>
    <w:rsid w:val="00B84495"/>
    <w:rsid w:val="00B84560"/>
    <w:rsid w:val="00B84666"/>
    <w:rsid w:val="00B84BFD"/>
    <w:rsid w:val="00B85159"/>
    <w:rsid w:val="00B851CF"/>
    <w:rsid w:val="00B8579D"/>
    <w:rsid w:val="00B85874"/>
    <w:rsid w:val="00B8591E"/>
    <w:rsid w:val="00B85DC8"/>
    <w:rsid w:val="00B85ECD"/>
    <w:rsid w:val="00B85FB3"/>
    <w:rsid w:val="00B86590"/>
    <w:rsid w:val="00B868E8"/>
    <w:rsid w:val="00B869D4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588"/>
    <w:rsid w:val="00B90607"/>
    <w:rsid w:val="00B9086B"/>
    <w:rsid w:val="00B909E9"/>
    <w:rsid w:val="00B90A72"/>
    <w:rsid w:val="00B90A8A"/>
    <w:rsid w:val="00B90AB5"/>
    <w:rsid w:val="00B91043"/>
    <w:rsid w:val="00B91056"/>
    <w:rsid w:val="00B9113E"/>
    <w:rsid w:val="00B91219"/>
    <w:rsid w:val="00B91520"/>
    <w:rsid w:val="00B916CB"/>
    <w:rsid w:val="00B91838"/>
    <w:rsid w:val="00B91B67"/>
    <w:rsid w:val="00B91CEE"/>
    <w:rsid w:val="00B91E5C"/>
    <w:rsid w:val="00B91E5E"/>
    <w:rsid w:val="00B923FA"/>
    <w:rsid w:val="00B9283E"/>
    <w:rsid w:val="00B92CC1"/>
    <w:rsid w:val="00B92F3D"/>
    <w:rsid w:val="00B9338E"/>
    <w:rsid w:val="00B93A20"/>
    <w:rsid w:val="00B93A32"/>
    <w:rsid w:val="00B94481"/>
    <w:rsid w:val="00B94873"/>
    <w:rsid w:val="00B95341"/>
    <w:rsid w:val="00B9584D"/>
    <w:rsid w:val="00B95A3A"/>
    <w:rsid w:val="00B95BF1"/>
    <w:rsid w:val="00B95E94"/>
    <w:rsid w:val="00B95ED4"/>
    <w:rsid w:val="00B960D9"/>
    <w:rsid w:val="00B9633E"/>
    <w:rsid w:val="00B96525"/>
    <w:rsid w:val="00B967A3"/>
    <w:rsid w:val="00B96BD6"/>
    <w:rsid w:val="00B96CE1"/>
    <w:rsid w:val="00B96DD5"/>
    <w:rsid w:val="00B97050"/>
    <w:rsid w:val="00B973C6"/>
    <w:rsid w:val="00B9744B"/>
    <w:rsid w:val="00B97F14"/>
    <w:rsid w:val="00BA0361"/>
    <w:rsid w:val="00BA03A3"/>
    <w:rsid w:val="00BA0533"/>
    <w:rsid w:val="00BA110C"/>
    <w:rsid w:val="00BA1886"/>
    <w:rsid w:val="00BA195B"/>
    <w:rsid w:val="00BA1B04"/>
    <w:rsid w:val="00BA1F16"/>
    <w:rsid w:val="00BA213B"/>
    <w:rsid w:val="00BA28AE"/>
    <w:rsid w:val="00BA316A"/>
    <w:rsid w:val="00BA350F"/>
    <w:rsid w:val="00BA352E"/>
    <w:rsid w:val="00BA375D"/>
    <w:rsid w:val="00BA37A2"/>
    <w:rsid w:val="00BA3813"/>
    <w:rsid w:val="00BA392F"/>
    <w:rsid w:val="00BA3A39"/>
    <w:rsid w:val="00BA3AFF"/>
    <w:rsid w:val="00BA463F"/>
    <w:rsid w:val="00BA4704"/>
    <w:rsid w:val="00BA47D0"/>
    <w:rsid w:val="00BA4AAA"/>
    <w:rsid w:val="00BA4C43"/>
    <w:rsid w:val="00BA4E62"/>
    <w:rsid w:val="00BA512A"/>
    <w:rsid w:val="00BA5171"/>
    <w:rsid w:val="00BA527C"/>
    <w:rsid w:val="00BA5B21"/>
    <w:rsid w:val="00BA5CAF"/>
    <w:rsid w:val="00BA5E63"/>
    <w:rsid w:val="00BA63BB"/>
    <w:rsid w:val="00BA66DF"/>
    <w:rsid w:val="00BA67B7"/>
    <w:rsid w:val="00BA6880"/>
    <w:rsid w:val="00BA6B8B"/>
    <w:rsid w:val="00BA6BA1"/>
    <w:rsid w:val="00BA6BB4"/>
    <w:rsid w:val="00BA6BF1"/>
    <w:rsid w:val="00BA6DF0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4F"/>
    <w:rsid w:val="00BB10C7"/>
    <w:rsid w:val="00BB11D8"/>
    <w:rsid w:val="00BB12C7"/>
    <w:rsid w:val="00BB1414"/>
    <w:rsid w:val="00BB14F8"/>
    <w:rsid w:val="00BB15CC"/>
    <w:rsid w:val="00BB1616"/>
    <w:rsid w:val="00BB1733"/>
    <w:rsid w:val="00BB1970"/>
    <w:rsid w:val="00BB1A57"/>
    <w:rsid w:val="00BB2406"/>
    <w:rsid w:val="00BB2721"/>
    <w:rsid w:val="00BB283C"/>
    <w:rsid w:val="00BB2A1D"/>
    <w:rsid w:val="00BB2C72"/>
    <w:rsid w:val="00BB3182"/>
    <w:rsid w:val="00BB3778"/>
    <w:rsid w:val="00BB3891"/>
    <w:rsid w:val="00BB3C37"/>
    <w:rsid w:val="00BB3E4E"/>
    <w:rsid w:val="00BB41E2"/>
    <w:rsid w:val="00BB4680"/>
    <w:rsid w:val="00BB4C1E"/>
    <w:rsid w:val="00BB5CB9"/>
    <w:rsid w:val="00BB5E6E"/>
    <w:rsid w:val="00BB5EEF"/>
    <w:rsid w:val="00BB6C20"/>
    <w:rsid w:val="00BB6F7C"/>
    <w:rsid w:val="00BB70FE"/>
    <w:rsid w:val="00BB717B"/>
    <w:rsid w:val="00BB73F2"/>
    <w:rsid w:val="00BB7437"/>
    <w:rsid w:val="00BB75CD"/>
    <w:rsid w:val="00BB790B"/>
    <w:rsid w:val="00BB79D9"/>
    <w:rsid w:val="00BB7D6B"/>
    <w:rsid w:val="00BB7E9B"/>
    <w:rsid w:val="00BB7F1C"/>
    <w:rsid w:val="00BC00C7"/>
    <w:rsid w:val="00BC01CE"/>
    <w:rsid w:val="00BC0D2A"/>
    <w:rsid w:val="00BC0E35"/>
    <w:rsid w:val="00BC1063"/>
    <w:rsid w:val="00BC14BC"/>
    <w:rsid w:val="00BC155A"/>
    <w:rsid w:val="00BC18DE"/>
    <w:rsid w:val="00BC1A6B"/>
    <w:rsid w:val="00BC1B6B"/>
    <w:rsid w:val="00BC1CAB"/>
    <w:rsid w:val="00BC2249"/>
    <w:rsid w:val="00BC2710"/>
    <w:rsid w:val="00BC27D2"/>
    <w:rsid w:val="00BC27F3"/>
    <w:rsid w:val="00BC28C4"/>
    <w:rsid w:val="00BC2C3A"/>
    <w:rsid w:val="00BC2F18"/>
    <w:rsid w:val="00BC3027"/>
    <w:rsid w:val="00BC302B"/>
    <w:rsid w:val="00BC357C"/>
    <w:rsid w:val="00BC36BE"/>
    <w:rsid w:val="00BC3834"/>
    <w:rsid w:val="00BC3857"/>
    <w:rsid w:val="00BC3945"/>
    <w:rsid w:val="00BC3968"/>
    <w:rsid w:val="00BC41CA"/>
    <w:rsid w:val="00BC430A"/>
    <w:rsid w:val="00BC44D6"/>
    <w:rsid w:val="00BC55B6"/>
    <w:rsid w:val="00BC571E"/>
    <w:rsid w:val="00BC5768"/>
    <w:rsid w:val="00BC57ED"/>
    <w:rsid w:val="00BC5992"/>
    <w:rsid w:val="00BC5AF1"/>
    <w:rsid w:val="00BC5F32"/>
    <w:rsid w:val="00BC5FEA"/>
    <w:rsid w:val="00BC650B"/>
    <w:rsid w:val="00BC6821"/>
    <w:rsid w:val="00BC6867"/>
    <w:rsid w:val="00BC68F0"/>
    <w:rsid w:val="00BC6ABC"/>
    <w:rsid w:val="00BC6F89"/>
    <w:rsid w:val="00BC74EB"/>
    <w:rsid w:val="00BC7558"/>
    <w:rsid w:val="00BC7682"/>
    <w:rsid w:val="00BC76C9"/>
    <w:rsid w:val="00BC7709"/>
    <w:rsid w:val="00BC7E38"/>
    <w:rsid w:val="00BD0C16"/>
    <w:rsid w:val="00BD12B8"/>
    <w:rsid w:val="00BD1303"/>
    <w:rsid w:val="00BD1336"/>
    <w:rsid w:val="00BD1576"/>
    <w:rsid w:val="00BD1669"/>
    <w:rsid w:val="00BD1D43"/>
    <w:rsid w:val="00BD25A7"/>
    <w:rsid w:val="00BD2753"/>
    <w:rsid w:val="00BD2815"/>
    <w:rsid w:val="00BD2BFD"/>
    <w:rsid w:val="00BD2CB2"/>
    <w:rsid w:val="00BD2F71"/>
    <w:rsid w:val="00BD304D"/>
    <w:rsid w:val="00BD31D7"/>
    <w:rsid w:val="00BD3840"/>
    <w:rsid w:val="00BD3C0E"/>
    <w:rsid w:val="00BD3F0A"/>
    <w:rsid w:val="00BD454C"/>
    <w:rsid w:val="00BD47F2"/>
    <w:rsid w:val="00BD4DFB"/>
    <w:rsid w:val="00BD5272"/>
    <w:rsid w:val="00BD52D1"/>
    <w:rsid w:val="00BD5551"/>
    <w:rsid w:val="00BD5BE2"/>
    <w:rsid w:val="00BD65A0"/>
    <w:rsid w:val="00BD6830"/>
    <w:rsid w:val="00BD6864"/>
    <w:rsid w:val="00BD69DA"/>
    <w:rsid w:val="00BD77CA"/>
    <w:rsid w:val="00BD78DC"/>
    <w:rsid w:val="00BD7A8A"/>
    <w:rsid w:val="00BD7AD2"/>
    <w:rsid w:val="00BD7FC9"/>
    <w:rsid w:val="00BE04AC"/>
    <w:rsid w:val="00BE087A"/>
    <w:rsid w:val="00BE0A07"/>
    <w:rsid w:val="00BE0A0D"/>
    <w:rsid w:val="00BE0E99"/>
    <w:rsid w:val="00BE10FD"/>
    <w:rsid w:val="00BE131D"/>
    <w:rsid w:val="00BE1433"/>
    <w:rsid w:val="00BE15C3"/>
    <w:rsid w:val="00BE1731"/>
    <w:rsid w:val="00BE1882"/>
    <w:rsid w:val="00BE1B2C"/>
    <w:rsid w:val="00BE1BE1"/>
    <w:rsid w:val="00BE1D22"/>
    <w:rsid w:val="00BE20F3"/>
    <w:rsid w:val="00BE2A77"/>
    <w:rsid w:val="00BE2C8B"/>
    <w:rsid w:val="00BE2C90"/>
    <w:rsid w:val="00BE3484"/>
    <w:rsid w:val="00BE352A"/>
    <w:rsid w:val="00BE3707"/>
    <w:rsid w:val="00BE37A4"/>
    <w:rsid w:val="00BE3840"/>
    <w:rsid w:val="00BE3BE7"/>
    <w:rsid w:val="00BE3C15"/>
    <w:rsid w:val="00BE3CAA"/>
    <w:rsid w:val="00BE3E7B"/>
    <w:rsid w:val="00BE44FF"/>
    <w:rsid w:val="00BE4575"/>
    <w:rsid w:val="00BE4B19"/>
    <w:rsid w:val="00BE4C6C"/>
    <w:rsid w:val="00BE5144"/>
    <w:rsid w:val="00BE548E"/>
    <w:rsid w:val="00BE575D"/>
    <w:rsid w:val="00BE57AD"/>
    <w:rsid w:val="00BE586B"/>
    <w:rsid w:val="00BE5F91"/>
    <w:rsid w:val="00BE60A0"/>
    <w:rsid w:val="00BE624F"/>
    <w:rsid w:val="00BE6616"/>
    <w:rsid w:val="00BE6669"/>
    <w:rsid w:val="00BE67A0"/>
    <w:rsid w:val="00BE714B"/>
    <w:rsid w:val="00BE7333"/>
    <w:rsid w:val="00BE765B"/>
    <w:rsid w:val="00BE7F94"/>
    <w:rsid w:val="00BE7FF3"/>
    <w:rsid w:val="00BF02C8"/>
    <w:rsid w:val="00BF03F6"/>
    <w:rsid w:val="00BF071F"/>
    <w:rsid w:val="00BF0BD8"/>
    <w:rsid w:val="00BF0ECB"/>
    <w:rsid w:val="00BF127D"/>
    <w:rsid w:val="00BF192F"/>
    <w:rsid w:val="00BF19E1"/>
    <w:rsid w:val="00BF1A51"/>
    <w:rsid w:val="00BF1AAE"/>
    <w:rsid w:val="00BF1D7A"/>
    <w:rsid w:val="00BF202C"/>
    <w:rsid w:val="00BF267D"/>
    <w:rsid w:val="00BF2D2D"/>
    <w:rsid w:val="00BF3542"/>
    <w:rsid w:val="00BF38EF"/>
    <w:rsid w:val="00BF3B68"/>
    <w:rsid w:val="00BF3CA6"/>
    <w:rsid w:val="00BF427F"/>
    <w:rsid w:val="00BF4D73"/>
    <w:rsid w:val="00BF55E8"/>
    <w:rsid w:val="00BF5EC4"/>
    <w:rsid w:val="00BF6506"/>
    <w:rsid w:val="00BF65AE"/>
    <w:rsid w:val="00BF68EA"/>
    <w:rsid w:val="00BF6D0C"/>
    <w:rsid w:val="00BF6DB9"/>
    <w:rsid w:val="00BF738D"/>
    <w:rsid w:val="00BF747E"/>
    <w:rsid w:val="00BF7D59"/>
    <w:rsid w:val="00BF7F7D"/>
    <w:rsid w:val="00C00673"/>
    <w:rsid w:val="00C008B5"/>
    <w:rsid w:val="00C00A6D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725"/>
    <w:rsid w:val="00C02CFE"/>
    <w:rsid w:val="00C03042"/>
    <w:rsid w:val="00C032AD"/>
    <w:rsid w:val="00C0409A"/>
    <w:rsid w:val="00C04419"/>
    <w:rsid w:val="00C049B0"/>
    <w:rsid w:val="00C04CC2"/>
    <w:rsid w:val="00C04E89"/>
    <w:rsid w:val="00C04F4F"/>
    <w:rsid w:val="00C05269"/>
    <w:rsid w:val="00C05B39"/>
    <w:rsid w:val="00C05F82"/>
    <w:rsid w:val="00C06451"/>
    <w:rsid w:val="00C06642"/>
    <w:rsid w:val="00C0676B"/>
    <w:rsid w:val="00C0690D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A14"/>
    <w:rsid w:val="00C10B4E"/>
    <w:rsid w:val="00C10F96"/>
    <w:rsid w:val="00C11E55"/>
    <w:rsid w:val="00C12123"/>
    <w:rsid w:val="00C123BC"/>
    <w:rsid w:val="00C1254B"/>
    <w:rsid w:val="00C125C4"/>
    <w:rsid w:val="00C12726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DC5"/>
    <w:rsid w:val="00C14F6F"/>
    <w:rsid w:val="00C15323"/>
    <w:rsid w:val="00C153C5"/>
    <w:rsid w:val="00C15C63"/>
    <w:rsid w:val="00C1671C"/>
    <w:rsid w:val="00C16878"/>
    <w:rsid w:val="00C16978"/>
    <w:rsid w:val="00C16AAA"/>
    <w:rsid w:val="00C171D8"/>
    <w:rsid w:val="00C175B1"/>
    <w:rsid w:val="00C17C98"/>
    <w:rsid w:val="00C17F68"/>
    <w:rsid w:val="00C17F69"/>
    <w:rsid w:val="00C200FB"/>
    <w:rsid w:val="00C2029B"/>
    <w:rsid w:val="00C20360"/>
    <w:rsid w:val="00C20D86"/>
    <w:rsid w:val="00C20E86"/>
    <w:rsid w:val="00C20F5C"/>
    <w:rsid w:val="00C21192"/>
    <w:rsid w:val="00C2143B"/>
    <w:rsid w:val="00C21949"/>
    <w:rsid w:val="00C21CAF"/>
    <w:rsid w:val="00C21EA5"/>
    <w:rsid w:val="00C22206"/>
    <w:rsid w:val="00C222FE"/>
    <w:rsid w:val="00C22A5A"/>
    <w:rsid w:val="00C22A82"/>
    <w:rsid w:val="00C23552"/>
    <w:rsid w:val="00C235DA"/>
    <w:rsid w:val="00C23BD0"/>
    <w:rsid w:val="00C23FEA"/>
    <w:rsid w:val="00C24455"/>
    <w:rsid w:val="00C24A29"/>
    <w:rsid w:val="00C24E4B"/>
    <w:rsid w:val="00C24EC6"/>
    <w:rsid w:val="00C24EE3"/>
    <w:rsid w:val="00C25381"/>
    <w:rsid w:val="00C25695"/>
    <w:rsid w:val="00C25894"/>
    <w:rsid w:val="00C2613E"/>
    <w:rsid w:val="00C26292"/>
    <w:rsid w:val="00C2636D"/>
    <w:rsid w:val="00C26395"/>
    <w:rsid w:val="00C26575"/>
    <w:rsid w:val="00C26884"/>
    <w:rsid w:val="00C2693C"/>
    <w:rsid w:val="00C26A4F"/>
    <w:rsid w:val="00C26E76"/>
    <w:rsid w:val="00C27283"/>
    <w:rsid w:val="00C273E0"/>
    <w:rsid w:val="00C276B2"/>
    <w:rsid w:val="00C277F1"/>
    <w:rsid w:val="00C27A6B"/>
    <w:rsid w:val="00C27DB9"/>
    <w:rsid w:val="00C3013C"/>
    <w:rsid w:val="00C301F4"/>
    <w:rsid w:val="00C306D0"/>
    <w:rsid w:val="00C30739"/>
    <w:rsid w:val="00C308B1"/>
    <w:rsid w:val="00C30EA8"/>
    <w:rsid w:val="00C30F50"/>
    <w:rsid w:val="00C31060"/>
    <w:rsid w:val="00C31B9C"/>
    <w:rsid w:val="00C31EE0"/>
    <w:rsid w:val="00C3244B"/>
    <w:rsid w:val="00C32628"/>
    <w:rsid w:val="00C32876"/>
    <w:rsid w:val="00C32E1D"/>
    <w:rsid w:val="00C3301F"/>
    <w:rsid w:val="00C33194"/>
    <w:rsid w:val="00C333D5"/>
    <w:rsid w:val="00C334F1"/>
    <w:rsid w:val="00C3353D"/>
    <w:rsid w:val="00C3353F"/>
    <w:rsid w:val="00C337D9"/>
    <w:rsid w:val="00C3394E"/>
    <w:rsid w:val="00C347C8"/>
    <w:rsid w:val="00C349E6"/>
    <w:rsid w:val="00C34C0B"/>
    <w:rsid w:val="00C34DC4"/>
    <w:rsid w:val="00C34E10"/>
    <w:rsid w:val="00C34E7C"/>
    <w:rsid w:val="00C354B1"/>
    <w:rsid w:val="00C354D1"/>
    <w:rsid w:val="00C35CBA"/>
    <w:rsid w:val="00C35E44"/>
    <w:rsid w:val="00C36102"/>
    <w:rsid w:val="00C361D4"/>
    <w:rsid w:val="00C36245"/>
    <w:rsid w:val="00C3649B"/>
    <w:rsid w:val="00C365C6"/>
    <w:rsid w:val="00C365DE"/>
    <w:rsid w:val="00C36642"/>
    <w:rsid w:val="00C36652"/>
    <w:rsid w:val="00C36C1D"/>
    <w:rsid w:val="00C36DE6"/>
    <w:rsid w:val="00C36E9C"/>
    <w:rsid w:val="00C373FB"/>
    <w:rsid w:val="00C37618"/>
    <w:rsid w:val="00C37855"/>
    <w:rsid w:val="00C37AF3"/>
    <w:rsid w:val="00C37E9C"/>
    <w:rsid w:val="00C40134"/>
    <w:rsid w:val="00C4086A"/>
    <w:rsid w:val="00C40C02"/>
    <w:rsid w:val="00C40D60"/>
    <w:rsid w:val="00C40DFF"/>
    <w:rsid w:val="00C410E5"/>
    <w:rsid w:val="00C41154"/>
    <w:rsid w:val="00C41564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6E1"/>
    <w:rsid w:val="00C427CC"/>
    <w:rsid w:val="00C42A4A"/>
    <w:rsid w:val="00C42EF3"/>
    <w:rsid w:val="00C43129"/>
    <w:rsid w:val="00C43387"/>
    <w:rsid w:val="00C4363A"/>
    <w:rsid w:val="00C4371C"/>
    <w:rsid w:val="00C44000"/>
    <w:rsid w:val="00C4429B"/>
    <w:rsid w:val="00C44670"/>
    <w:rsid w:val="00C448B4"/>
    <w:rsid w:val="00C45421"/>
    <w:rsid w:val="00C45562"/>
    <w:rsid w:val="00C456E4"/>
    <w:rsid w:val="00C45CC9"/>
    <w:rsid w:val="00C45D0A"/>
    <w:rsid w:val="00C45DC0"/>
    <w:rsid w:val="00C46135"/>
    <w:rsid w:val="00C462DA"/>
    <w:rsid w:val="00C46458"/>
    <w:rsid w:val="00C46600"/>
    <w:rsid w:val="00C46716"/>
    <w:rsid w:val="00C469A6"/>
    <w:rsid w:val="00C46C97"/>
    <w:rsid w:val="00C46FBC"/>
    <w:rsid w:val="00C471B0"/>
    <w:rsid w:val="00C472A8"/>
    <w:rsid w:val="00C472CC"/>
    <w:rsid w:val="00C47324"/>
    <w:rsid w:val="00C47377"/>
    <w:rsid w:val="00C47424"/>
    <w:rsid w:val="00C47643"/>
    <w:rsid w:val="00C478FE"/>
    <w:rsid w:val="00C47B3A"/>
    <w:rsid w:val="00C502C2"/>
    <w:rsid w:val="00C50899"/>
    <w:rsid w:val="00C508F3"/>
    <w:rsid w:val="00C50C14"/>
    <w:rsid w:val="00C50E8C"/>
    <w:rsid w:val="00C510BA"/>
    <w:rsid w:val="00C51325"/>
    <w:rsid w:val="00C51C0B"/>
    <w:rsid w:val="00C51D91"/>
    <w:rsid w:val="00C51FCD"/>
    <w:rsid w:val="00C52030"/>
    <w:rsid w:val="00C52314"/>
    <w:rsid w:val="00C528CD"/>
    <w:rsid w:val="00C52B34"/>
    <w:rsid w:val="00C52F16"/>
    <w:rsid w:val="00C52F65"/>
    <w:rsid w:val="00C5308A"/>
    <w:rsid w:val="00C53393"/>
    <w:rsid w:val="00C535A4"/>
    <w:rsid w:val="00C537F5"/>
    <w:rsid w:val="00C53E49"/>
    <w:rsid w:val="00C53F21"/>
    <w:rsid w:val="00C53FE8"/>
    <w:rsid w:val="00C540BF"/>
    <w:rsid w:val="00C54111"/>
    <w:rsid w:val="00C54229"/>
    <w:rsid w:val="00C5447D"/>
    <w:rsid w:val="00C5454F"/>
    <w:rsid w:val="00C546E5"/>
    <w:rsid w:val="00C5471B"/>
    <w:rsid w:val="00C54CB0"/>
    <w:rsid w:val="00C54CE3"/>
    <w:rsid w:val="00C5525E"/>
    <w:rsid w:val="00C553A4"/>
    <w:rsid w:val="00C556EF"/>
    <w:rsid w:val="00C55786"/>
    <w:rsid w:val="00C55A21"/>
    <w:rsid w:val="00C55BB1"/>
    <w:rsid w:val="00C55FD5"/>
    <w:rsid w:val="00C560EF"/>
    <w:rsid w:val="00C56128"/>
    <w:rsid w:val="00C56162"/>
    <w:rsid w:val="00C56229"/>
    <w:rsid w:val="00C56511"/>
    <w:rsid w:val="00C56547"/>
    <w:rsid w:val="00C566F0"/>
    <w:rsid w:val="00C569C4"/>
    <w:rsid w:val="00C56B0A"/>
    <w:rsid w:val="00C56FD7"/>
    <w:rsid w:val="00C5708C"/>
    <w:rsid w:val="00C57166"/>
    <w:rsid w:val="00C57606"/>
    <w:rsid w:val="00C5785F"/>
    <w:rsid w:val="00C5791D"/>
    <w:rsid w:val="00C57BAC"/>
    <w:rsid w:val="00C57DBC"/>
    <w:rsid w:val="00C60312"/>
    <w:rsid w:val="00C604CB"/>
    <w:rsid w:val="00C60D37"/>
    <w:rsid w:val="00C60F1A"/>
    <w:rsid w:val="00C612B2"/>
    <w:rsid w:val="00C61401"/>
    <w:rsid w:val="00C6159D"/>
    <w:rsid w:val="00C61AA8"/>
    <w:rsid w:val="00C61D34"/>
    <w:rsid w:val="00C62435"/>
    <w:rsid w:val="00C62B75"/>
    <w:rsid w:val="00C62FB9"/>
    <w:rsid w:val="00C635C6"/>
    <w:rsid w:val="00C6386D"/>
    <w:rsid w:val="00C63909"/>
    <w:rsid w:val="00C63CE3"/>
    <w:rsid w:val="00C63FF1"/>
    <w:rsid w:val="00C646C3"/>
    <w:rsid w:val="00C648A2"/>
    <w:rsid w:val="00C64945"/>
    <w:rsid w:val="00C64B99"/>
    <w:rsid w:val="00C64EB0"/>
    <w:rsid w:val="00C6512B"/>
    <w:rsid w:val="00C651C8"/>
    <w:rsid w:val="00C65219"/>
    <w:rsid w:val="00C653AE"/>
    <w:rsid w:val="00C655D7"/>
    <w:rsid w:val="00C657A2"/>
    <w:rsid w:val="00C65FAD"/>
    <w:rsid w:val="00C664F6"/>
    <w:rsid w:val="00C66558"/>
    <w:rsid w:val="00C66A23"/>
    <w:rsid w:val="00C66DC4"/>
    <w:rsid w:val="00C67057"/>
    <w:rsid w:val="00C67561"/>
    <w:rsid w:val="00C67724"/>
    <w:rsid w:val="00C67B92"/>
    <w:rsid w:val="00C67D41"/>
    <w:rsid w:val="00C67DD2"/>
    <w:rsid w:val="00C70A9D"/>
    <w:rsid w:val="00C714C9"/>
    <w:rsid w:val="00C717A4"/>
    <w:rsid w:val="00C71922"/>
    <w:rsid w:val="00C71993"/>
    <w:rsid w:val="00C719B3"/>
    <w:rsid w:val="00C71B89"/>
    <w:rsid w:val="00C71DB4"/>
    <w:rsid w:val="00C72160"/>
    <w:rsid w:val="00C72295"/>
    <w:rsid w:val="00C724F7"/>
    <w:rsid w:val="00C731D8"/>
    <w:rsid w:val="00C73608"/>
    <w:rsid w:val="00C73C54"/>
    <w:rsid w:val="00C73CE8"/>
    <w:rsid w:val="00C74052"/>
    <w:rsid w:val="00C7469E"/>
    <w:rsid w:val="00C74948"/>
    <w:rsid w:val="00C74CEB"/>
    <w:rsid w:val="00C7533C"/>
    <w:rsid w:val="00C7544E"/>
    <w:rsid w:val="00C75E6C"/>
    <w:rsid w:val="00C76000"/>
    <w:rsid w:val="00C761C3"/>
    <w:rsid w:val="00C7691D"/>
    <w:rsid w:val="00C76E02"/>
    <w:rsid w:val="00C76ED1"/>
    <w:rsid w:val="00C76FFD"/>
    <w:rsid w:val="00C77298"/>
    <w:rsid w:val="00C77736"/>
    <w:rsid w:val="00C77997"/>
    <w:rsid w:val="00C77D29"/>
    <w:rsid w:val="00C77D60"/>
    <w:rsid w:val="00C80267"/>
    <w:rsid w:val="00C802EE"/>
    <w:rsid w:val="00C8066F"/>
    <w:rsid w:val="00C807DA"/>
    <w:rsid w:val="00C808DC"/>
    <w:rsid w:val="00C80C62"/>
    <w:rsid w:val="00C80EAD"/>
    <w:rsid w:val="00C80EAF"/>
    <w:rsid w:val="00C810DB"/>
    <w:rsid w:val="00C810E9"/>
    <w:rsid w:val="00C81589"/>
    <w:rsid w:val="00C8199B"/>
    <w:rsid w:val="00C81A26"/>
    <w:rsid w:val="00C81DD0"/>
    <w:rsid w:val="00C81E34"/>
    <w:rsid w:val="00C81E9B"/>
    <w:rsid w:val="00C81F09"/>
    <w:rsid w:val="00C822A3"/>
    <w:rsid w:val="00C823A9"/>
    <w:rsid w:val="00C82485"/>
    <w:rsid w:val="00C8268A"/>
    <w:rsid w:val="00C82886"/>
    <w:rsid w:val="00C829BB"/>
    <w:rsid w:val="00C82B4E"/>
    <w:rsid w:val="00C82C15"/>
    <w:rsid w:val="00C82C89"/>
    <w:rsid w:val="00C82CE5"/>
    <w:rsid w:val="00C830FA"/>
    <w:rsid w:val="00C833B1"/>
    <w:rsid w:val="00C837F4"/>
    <w:rsid w:val="00C83A37"/>
    <w:rsid w:val="00C83A68"/>
    <w:rsid w:val="00C83D98"/>
    <w:rsid w:val="00C845C5"/>
    <w:rsid w:val="00C846E7"/>
    <w:rsid w:val="00C848E8"/>
    <w:rsid w:val="00C848EA"/>
    <w:rsid w:val="00C84A6F"/>
    <w:rsid w:val="00C84B99"/>
    <w:rsid w:val="00C84D27"/>
    <w:rsid w:val="00C84EE8"/>
    <w:rsid w:val="00C853A0"/>
    <w:rsid w:val="00C85E53"/>
    <w:rsid w:val="00C85EBA"/>
    <w:rsid w:val="00C86685"/>
    <w:rsid w:val="00C86B3F"/>
    <w:rsid w:val="00C874DB"/>
    <w:rsid w:val="00C8768A"/>
    <w:rsid w:val="00C877C9"/>
    <w:rsid w:val="00C87B70"/>
    <w:rsid w:val="00C87E2A"/>
    <w:rsid w:val="00C90078"/>
    <w:rsid w:val="00C90413"/>
    <w:rsid w:val="00C904EA"/>
    <w:rsid w:val="00C90984"/>
    <w:rsid w:val="00C90E1E"/>
    <w:rsid w:val="00C90ED4"/>
    <w:rsid w:val="00C910E1"/>
    <w:rsid w:val="00C91268"/>
    <w:rsid w:val="00C91287"/>
    <w:rsid w:val="00C9141F"/>
    <w:rsid w:val="00C9164C"/>
    <w:rsid w:val="00C9181D"/>
    <w:rsid w:val="00C91980"/>
    <w:rsid w:val="00C91AC3"/>
    <w:rsid w:val="00C91B09"/>
    <w:rsid w:val="00C91B4C"/>
    <w:rsid w:val="00C91D43"/>
    <w:rsid w:val="00C91D7B"/>
    <w:rsid w:val="00C921A0"/>
    <w:rsid w:val="00C92667"/>
    <w:rsid w:val="00C92829"/>
    <w:rsid w:val="00C935A9"/>
    <w:rsid w:val="00C935AA"/>
    <w:rsid w:val="00C935DE"/>
    <w:rsid w:val="00C935FA"/>
    <w:rsid w:val="00C937B4"/>
    <w:rsid w:val="00C94052"/>
    <w:rsid w:val="00C940BC"/>
    <w:rsid w:val="00C9414A"/>
    <w:rsid w:val="00C942DC"/>
    <w:rsid w:val="00C94AD3"/>
    <w:rsid w:val="00C95076"/>
    <w:rsid w:val="00C950D7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71"/>
    <w:rsid w:val="00C974DE"/>
    <w:rsid w:val="00C977D3"/>
    <w:rsid w:val="00C978E0"/>
    <w:rsid w:val="00C979A2"/>
    <w:rsid w:val="00C97A8F"/>
    <w:rsid w:val="00C97EA1"/>
    <w:rsid w:val="00C97FD4"/>
    <w:rsid w:val="00CA01EF"/>
    <w:rsid w:val="00CA0266"/>
    <w:rsid w:val="00CA0543"/>
    <w:rsid w:val="00CA066C"/>
    <w:rsid w:val="00CA06B2"/>
    <w:rsid w:val="00CA06D5"/>
    <w:rsid w:val="00CA09F6"/>
    <w:rsid w:val="00CA0B11"/>
    <w:rsid w:val="00CA1248"/>
    <w:rsid w:val="00CA1359"/>
    <w:rsid w:val="00CA1402"/>
    <w:rsid w:val="00CA1483"/>
    <w:rsid w:val="00CA1739"/>
    <w:rsid w:val="00CA1891"/>
    <w:rsid w:val="00CA1895"/>
    <w:rsid w:val="00CA18C8"/>
    <w:rsid w:val="00CA1B06"/>
    <w:rsid w:val="00CA1B6E"/>
    <w:rsid w:val="00CA20F3"/>
    <w:rsid w:val="00CA2B16"/>
    <w:rsid w:val="00CA2C95"/>
    <w:rsid w:val="00CA2F51"/>
    <w:rsid w:val="00CA33AC"/>
    <w:rsid w:val="00CA343C"/>
    <w:rsid w:val="00CA37A0"/>
    <w:rsid w:val="00CA3D18"/>
    <w:rsid w:val="00CA4106"/>
    <w:rsid w:val="00CA4112"/>
    <w:rsid w:val="00CA4479"/>
    <w:rsid w:val="00CA4D68"/>
    <w:rsid w:val="00CA52B8"/>
    <w:rsid w:val="00CA53C4"/>
    <w:rsid w:val="00CA5615"/>
    <w:rsid w:val="00CA5881"/>
    <w:rsid w:val="00CA5D1A"/>
    <w:rsid w:val="00CA5EFD"/>
    <w:rsid w:val="00CA643F"/>
    <w:rsid w:val="00CA657E"/>
    <w:rsid w:val="00CA65D0"/>
    <w:rsid w:val="00CA666C"/>
    <w:rsid w:val="00CA67B7"/>
    <w:rsid w:val="00CA67BB"/>
    <w:rsid w:val="00CA685B"/>
    <w:rsid w:val="00CA744E"/>
    <w:rsid w:val="00CA77E9"/>
    <w:rsid w:val="00CA7D97"/>
    <w:rsid w:val="00CA7FB7"/>
    <w:rsid w:val="00CB0134"/>
    <w:rsid w:val="00CB0209"/>
    <w:rsid w:val="00CB024C"/>
    <w:rsid w:val="00CB037D"/>
    <w:rsid w:val="00CB03CC"/>
    <w:rsid w:val="00CB0500"/>
    <w:rsid w:val="00CB0863"/>
    <w:rsid w:val="00CB0F38"/>
    <w:rsid w:val="00CB1923"/>
    <w:rsid w:val="00CB1E7C"/>
    <w:rsid w:val="00CB21E6"/>
    <w:rsid w:val="00CB25F4"/>
    <w:rsid w:val="00CB28B0"/>
    <w:rsid w:val="00CB2928"/>
    <w:rsid w:val="00CB2965"/>
    <w:rsid w:val="00CB336D"/>
    <w:rsid w:val="00CB34C7"/>
    <w:rsid w:val="00CB3964"/>
    <w:rsid w:val="00CB42B4"/>
    <w:rsid w:val="00CB4437"/>
    <w:rsid w:val="00CB444B"/>
    <w:rsid w:val="00CB4476"/>
    <w:rsid w:val="00CB4642"/>
    <w:rsid w:val="00CB476A"/>
    <w:rsid w:val="00CB5074"/>
    <w:rsid w:val="00CB52E9"/>
    <w:rsid w:val="00CB58E6"/>
    <w:rsid w:val="00CB5F00"/>
    <w:rsid w:val="00CB5FC3"/>
    <w:rsid w:val="00CB60A5"/>
    <w:rsid w:val="00CB62FF"/>
    <w:rsid w:val="00CB64B7"/>
    <w:rsid w:val="00CB6E18"/>
    <w:rsid w:val="00CB706F"/>
    <w:rsid w:val="00CB7237"/>
    <w:rsid w:val="00CB77FC"/>
    <w:rsid w:val="00CB78AB"/>
    <w:rsid w:val="00CB798A"/>
    <w:rsid w:val="00CB7DF4"/>
    <w:rsid w:val="00CB7E44"/>
    <w:rsid w:val="00CC020B"/>
    <w:rsid w:val="00CC025C"/>
    <w:rsid w:val="00CC05D1"/>
    <w:rsid w:val="00CC078B"/>
    <w:rsid w:val="00CC09A3"/>
    <w:rsid w:val="00CC0D9A"/>
    <w:rsid w:val="00CC0DCF"/>
    <w:rsid w:val="00CC13FD"/>
    <w:rsid w:val="00CC15FC"/>
    <w:rsid w:val="00CC16F5"/>
    <w:rsid w:val="00CC1C1F"/>
    <w:rsid w:val="00CC1D48"/>
    <w:rsid w:val="00CC25DA"/>
    <w:rsid w:val="00CC29A6"/>
    <w:rsid w:val="00CC2A44"/>
    <w:rsid w:val="00CC2FC2"/>
    <w:rsid w:val="00CC306E"/>
    <w:rsid w:val="00CC31A0"/>
    <w:rsid w:val="00CC323A"/>
    <w:rsid w:val="00CC3567"/>
    <w:rsid w:val="00CC381C"/>
    <w:rsid w:val="00CC3955"/>
    <w:rsid w:val="00CC3AD1"/>
    <w:rsid w:val="00CC42B5"/>
    <w:rsid w:val="00CC46D6"/>
    <w:rsid w:val="00CC490A"/>
    <w:rsid w:val="00CC4944"/>
    <w:rsid w:val="00CC513D"/>
    <w:rsid w:val="00CC594F"/>
    <w:rsid w:val="00CC5DF0"/>
    <w:rsid w:val="00CC5F13"/>
    <w:rsid w:val="00CC6180"/>
    <w:rsid w:val="00CC6520"/>
    <w:rsid w:val="00CC6884"/>
    <w:rsid w:val="00CC6ED2"/>
    <w:rsid w:val="00CC709D"/>
    <w:rsid w:val="00CC73D3"/>
    <w:rsid w:val="00CC751F"/>
    <w:rsid w:val="00CC7737"/>
    <w:rsid w:val="00CC78AD"/>
    <w:rsid w:val="00CC79EB"/>
    <w:rsid w:val="00CC7B49"/>
    <w:rsid w:val="00CC7CC3"/>
    <w:rsid w:val="00CC7EA5"/>
    <w:rsid w:val="00CC7EFE"/>
    <w:rsid w:val="00CC7FCB"/>
    <w:rsid w:val="00CD0801"/>
    <w:rsid w:val="00CD0B09"/>
    <w:rsid w:val="00CD11AC"/>
    <w:rsid w:val="00CD140D"/>
    <w:rsid w:val="00CD1453"/>
    <w:rsid w:val="00CD1BD1"/>
    <w:rsid w:val="00CD1F1C"/>
    <w:rsid w:val="00CD1F52"/>
    <w:rsid w:val="00CD24B6"/>
    <w:rsid w:val="00CD26F2"/>
    <w:rsid w:val="00CD2B56"/>
    <w:rsid w:val="00CD2B67"/>
    <w:rsid w:val="00CD2C06"/>
    <w:rsid w:val="00CD2C1B"/>
    <w:rsid w:val="00CD2EDE"/>
    <w:rsid w:val="00CD3023"/>
    <w:rsid w:val="00CD30C0"/>
    <w:rsid w:val="00CD3291"/>
    <w:rsid w:val="00CD37D1"/>
    <w:rsid w:val="00CD38F4"/>
    <w:rsid w:val="00CD423D"/>
    <w:rsid w:val="00CD4414"/>
    <w:rsid w:val="00CD4477"/>
    <w:rsid w:val="00CD46C7"/>
    <w:rsid w:val="00CD4B03"/>
    <w:rsid w:val="00CD4CED"/>
    <w:rsid w:val="00CD4FB7"/>
    <w:rsid w:val="00CD5A6F"/>
    <w:rsid w:val="00CD5A81"/>
    <w:rsid w:val="00CD5B24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C8"/>
    <w:rsid w:val="00CD79EC"/>
    <w:rsid w:val="00CD7FD3"/>
    <w:rsid w:val="00CE0089"/>
    <w:rsid w:val="00CE00AF"/>
    <w:rsid w:val="00CE0181"/>
    <w:rsid w:val="00CE01C7"/>
    <w:rsid w:val="00CE0451"/>
    <w:rsid w:val="00CE09A0"/>
    <w:rsid w:val="00CE0BEB"/>
    <w:rsid w:val="00CE0C18"/>
    <w:rsid w:val="00CE0D65"/>
    <w:rsid w:val="00CE1142"/>
    <w:rsid w:val="00CE154A"/>
    <w:rsid w:val="00CE19EC"/>
    <w:rsid w:val="00CE1AE2"/>
    <w:rsid w:val="00CE1B04"/>
    <w:rsid w:val="00CE1D52"/>
    <w:rsid w:val="00CE1EDC"/>
    <w:rsid w:val="00CE207E"/>
    <w:rsid w:val="00CE2084"/>
    <w:rsid w:val="00CE2382"/>
    <w:rsid w:val="00CE2666"/>
    <w:rsid w:val="00CE26BE"/>
    <w:rsid w:val="00CE29B5"/>
    <w:rsid w:val="00CE2B56"/>
    <w:rsid w:val="00CE33A6"/>
    <w:rsid w:val="00CE3610"/>
    <w:rsid w:val="00CE36D9"/>
    <w:rsid w:val="00CE3883"/>
    <w:rsid w:val="00CE3C92"/>
    <w:rsid w:val="00CE3D61"/>
    <w:rsid w:val="00CE4241"/>
    <w:rsid w:val="00CE42AC"/>
    <w:rsid w:val="00CE438E"/>
    <w:rsid w:val="00CE441B"/>
    <w:rsid w:val="00CE4537"/>
    <w:rsid w:val="00CE461E"/>
    <w:rsid w:val="00CE513C"/>
    <w:rsid w:val="00CE5426"/>
    <w:rsid w:val="00CE572E"/>
    <w:rsid w:val="00CE5791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6E03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600"/>
    <w:rsid w:val="00CF17AE"/>
    <w:rsid w:val="00CF18F8"/>
    <w:rsid w:val="00CF1DE1"/>
    <w:rsid w:val="00CF1E63"/>
    <w:rsid w:val="00CF2454"/>
    <w:rsid w:val="00CF2592"/>
    <w:rsid w:val="00CF26A8"/>
    <w:rsid w:val="00CF299D"/>
    <w:rsid w:val="00CF2C4D"/>
    <w:rsid w:val="00CF2C59"/>
    <w:rsid w:val="00CF2EA0"/>
    <w:rsid w:val="00CF2F00"/>
    <w:rsid w:val="00CF32C8"/>
    <w:rsid w:val="00CF34E6"/>
    <w:rsid w:val="00CF3572"/>
    <w:rsid w:val="00CF3BFB"/>
    <w:rsid w:val="00CF3E4C"/>
    <w:rsid w:val="00CF4149"/>
    <w:rsid w:val="00CF4A32"/>
    <w:rsid w:val="00CF4E01"/>
    <w:rsid w:val="00CF4EB8"/>
    <w:rsid w:val="00CF4F17"/>
    <w:rsid w:val="00CF50B6"/>
    <w:rsid w:val="00CF53AC"/>
    <w:rsid w:val="00CF555D"/>
    <w:rsid w:val="00CF5851"/>
    <w:rsid w:val="00CF5871"/>
    <w:rsid w:val="00CF5AEA"/>
    <w:rsid w:val="00CF5B57"/>
    <w:rsid w:val="00CF5E50"/>
    <w:rsid w:val="00CF5E7B"/>
    <w:rsid w:val="00CF600F"/>
    <w:rsid w:val="00CF64B3"/>
    <w:rsid w:val="00CF69F2"/>
    <w:rsid w:val="00CF70F0"/>
    <w:rsid w:val="00CF768C"/>
    <w:rsid w:val="00CF77A8"/>
    <w:rsid w:val="00CF792A"/>
    <w:rsid w:val="00CF7BB0"/>
    <w:rsid w:val="00D00001"/>
    <w:rsid w:val="00D000AE"/>
    <w:rsid w:val="00D001F7"/>
    <w:rsid w:val="00D00585"/>
    <w:rsid w:val="00D00753"/>
    <w:rsid w:val="00D00E83"/>
    <w:rsid w:val="00D00FD3"/>
    <w:rsid w:val="00D01082"/>
    <w:rsid w:val="00D014BE"/>
    <w:rsid w:val="00D0175D"/>
    <w:rsid w:val="00D01C5C"/>
    <w:rsid w:val="00D01D9F"/>
    <w:rsid w:val="00D0248C"/>
    <w:rsid w:val="00D02FDD"/>
    <w:rsid w:val="00D03058"/>
    <w:rsid w:val="00D030DE"/>
    <w:rsid w:val="00D03474"/>
    <w:rsid w:val="00D03512"/>
    <w:rsid w:val="00D036F9"/>
    <w:rsid w:val="00D0412F"/>
    <w:rsid w:val="00D0470F"/>
    <w:rsid w:val="00D04879"/>
    <w:rsid w:val="00D048BF"/>
    <w:rsid w:val="00D049F0"/>
    <w:rsid w:val="00D04D8C"/>
    <w:rsid w:val="00D0504D"/>
    <w:rsid w:val="00D052C5"/>
    <w:rsid w:val="00D053A9"/>
    <w:rsid w:val="00D05497"/>
    <w:rsid w:val="00D05647"/>
    <w:rsid w:val="00D05720"/>
    <w:rsid w:val="00D05749"/>
    <w:rsid w:val="00D0578D"/>
    <w:rsid w:val="00D05B0B"/>
    <w:rsid w:val="00D05C2C"/>
    <w:rsid w:val="00D05D51"/>
    <w:rsid w:val="00D061B0"/>
    <w:rsid w:val="00D0660A"/>
    <w:rsid w:val="00D0668C"/>
    <w:rsid w:val="00D06B36"/>
    <w:rsid w:val="00D070CE"/>
    <w:rsid w:val="00D073B3"/>
    <w:rsid w:val="00D07817"/>
    <w:rsid w:val="00D0798A"/>
    <w:rsid w:val="00D07CC8"/>
    <w:rsid w:val="00D07D43"/>
    <w:rsid w:val="00D07E72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EB9"/>
    <w:rsid w:val="00D10FD9"/>
    <w:rsid w:val="00D11378"/>
    <w:rsid w:val="00D113EB"/>
    <w:rsid w:val="00D11AFD"/>
    <w:rsid w:val="00D11FE2"/>
    <w:rsid w:val="00D12385"/>
    <w:rsid w:val="00D126DA"/>
    <w:rsid w:val="00D1291E"/>
    <w:rsid w:val="00D1327D"/>
    <w:rsid w:val="00D13626"/>
    <w:rsid w:val="00D139F9"/>
    <w:rsid w:val="00D13A30"/>
    <w:rsid w:val="00D13A42"/>
    <w:rsid w:val="00D13BDB"/>
    <w:rsid w:val="00D13C64"/>
    <w:rsid w:val="00D13E89"/>
    <w:rsid w:val="00D14112"/>
    <w:rsid w:val="00D14C65"/>
    <w:rsid w:val="00D14CA2"/>
    <w:rsid w:val="00D14E41"/>
    <w:rsid w:val="00D151B8"/>
    <w:rsid w:val="00D15425"/>
    <w:rsid w:val="00D154D5"/>
    <w:rsid w:val="00D155B6"/>
    <w:rsid w:val="00D15644"/>
    <w:rsid w:val="00D156DF"/>
    <w:rsid w:val="00D15A98"/>
    <w:rsid w:val="00D15C0C"/>
    <w:rsid w:val="00D15C9C"/>
    <w:rsid w:val="00D15D46"/>
    <w:rsid w:val="00D16287"/>
    <w:rsid w:val="00D16439"/>
    <w:rsid w:val="00D164B7"/>
    <w:rsid w:val="00D1663C"/>
    <w:rsid w:val="00D16640"/>
    <w:rsid w:val="00D170D1"/>
    <w:rsid w:val="00D17378"/>
    <w:rsid w:val="00D17401"/>
    <w:rsid w:val="00D1768D"/>
    <w:rsid w:val="00D1773A"/>
    <w:rsid w:val="00D177FB"/>
    <w:rsid w:val="00D17A59"/>
    <w:rsid w:val="00D2019D"/>
    <w:rsid w:val="00D208C6"/>
    <w:rsid w:val="00D20B5D"/>
    <w:rsid w:val="00D20BE6"/>
    <w:rsid w:val="00D20D8F"/>
    <w:rsid w:val="00D20EA0"/>
    <w:rsid w:val="00D2152B"/>
    <w:rsid w:val="00D2192F"/>
    <w:rsid w:val="00D21B1C"/>
    <w:rsid w:val="00D21DE2"/>
    <w:rsid w:val="00D220A4"/>
    <w:rsid w:val="00D22811"/>
    <w:rsid w:val="00D22F73"/>
    <w:rsid w:val="00D235B3"/>
    <w:rsid w:val="00D23726"/>
    <w:rsid w:val="00D23AD6"/>
    <w:rsid w:val="00D23B75"/>
    <w:rsid w:val="00D23DC0"/>
    <w:rsid w:val="00D2401C"/>
    <w:rsid w:val="00D240C4"/>
    <w:rsid w:val="00D24136"/>
    <w:rsid w:val="00D24313"/>
    <w:rsid w:val="00D2451C"/>
    <w:rsid w:val="00D24757"/>
    <w:rsid w:val="00D2489E"/>
    <w:rsid w:val="00D248E2"/>
    <w:rsid w:val="00D24C11"/>
    <w:rsid w:val="00D24CF0"/>
    <w:rsid w:val="00D24E3F"/>
    <w:rsid w:val="00D251A8"/>
    <w:rsid w:val="00D251F5"/>
    <w:rsid w:val="00D2521C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B88"/>
    <w:rsid w:val="00D27F79"/>
    <w:rsid w:val="00D3065B"/>
    <w:rsid w:val="00D306B4"/>
    <w:rsid w:val="00D30B99"/>
    <w:rsid w:val="00D311C6"/>
    <w:rsid w:val="00D312A4"/>
    <w:rsid w:val="00D3171A"/>
    <w:rsid w:val="00D318D9"/>
    <w:rsid w:val="00D319C7"/>
    <w:rsid w:val="00D31A16"/>
    <w:rsid w:val="00D31AC2"/>
    <w:rsid w:val="00D31AD9"/>
    <w:rsid w:val="00D31B43"/>
    <w:rsid w:val="00D31D28"/>
    <w:rsid w:val="00D31EAF"/>
    <w:rsid w:val="00D31ECA"/>
    <w:rsid w:val="00D31F86"/>
    <w:rsid w:val="00D32453"/>
    <w:rsid w:val="00D32AA8"/>
    <w:rsid w:val="00D32B47"/>
    <w:rsid w:val="00D33101"/>
    <w:rsid w:val="00D3334A"/>
    <w:rsid w:val="00D33626"/>
    <w:rsid w:val="00D33742"/>
    <w:rsid w:val="00D33B60"/>
    <w:rsid w:val="00D33FEA"/>
    <w:rsid w:val="00D341F0"/>
    <w:rsid w:val="00D34764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6C"/>
    <w:rsid w:val="00D369EE"/>
    <w:rsid w:val="00D36D9D"/>
    <w:rsid w:val="00D36E7A"/>
    <w:rsid w:val="00D36E91"/>
    <w:rsid w:val="00D36FF0"/>
    <w:rsid w:val="00D3762C"/>
    <w:rsid w:val="00D377AF"/>
    <w:rsid w:val="00D37C07"/>
    <w:rsid w:val="00D37C4D"/>
    <w:rsid w:val="00D40052"/>
    <w:rsid w:val="00D40090"/>
    <w:rsid w:val="00D405EA"/>
    <w:rsid w:val="00D4076D"/>
    <w:rsid w:val="00D40803"/>
    <w:rsid w:val="00D40809"/>
    <w:rsid w:val="00D40D7F"/>
    <w:rsid w:val="00D40D9B"/>
    <w:rsid w:val="00D412BC"/>
    <w:rsid w:val="00D4195E"/>
    <w:rsid w:val="00D41DA9"/>
    <w:rsid w:val="00D425D2"/>
    <w:rsid w:val="00D4278E"/>
    <w:rsid w:val="00D42AD8"/>
    <w:rsid w:val="00D42FBF"/>
    <w:rsid w:val="00D43224"/>
    <w:rsid w:val="00D43556"/>
    <w:rsid w:val="00D4380B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39"/>
    <w:rsid w:val="00D45786"/>
    <w:rsid w:val="00D457A3"/>
    <w:rsid w:val="00D458B2"/>
    <w:rsid w:val="00D4596A"/>
    <w:rsid w:val="00D45D89"/>
    <w:rsid w:val="00D45F1D"/>
    <w:rsid w:val="00D4605E"/>
    <w:rsid w:val="00D46529"/>
    <w:rsid w:val="00D46836"/>
    <w:rsid w:val="00D468BE"/>
    <w:rsid w:val="00D47B00"/>
    <w:rsid w:val="00D47EF1"/>
    <w:rsid w:val="00D5018A"/>
    <w:rsid w:val="00D50261"/>
    <w:rsid w:val="00D50D8C"/>
    <w:rsid w:val="00D5144E"/>
    <w:rsid w:val="00D5147E"/>
    <w:rsid w:val="00D5163B"/>
    <w:rsid w:val="00D5173F"/>
    <w:rsid w:val="00D517DB"/>
    <w:rsid w:val="00D51941"/>
    <w:rsid w:val="00D51973"/>
    <w:rsid w:val="00D51DA7"/>
    <w:rsid w:val="00D51EE3"/>
    <w:rsid w:val="00D51F36"/>
    <w:rsid w:val="00D51F9E"/>
    <w:rsid w:val="00D524B5"/>
    <w:rsid w:val="00D528FD"/>
    <w:rsid w:val="00D529F0"/>
    <w:rsid w:val="00D52A41"/>
    <w:rsid w:val="00D52C71"/>
    <w:rsid w:val="00D52CA2"/>
    <w:rsid w:val="00D5363C"/>
    <w:rsid w:val="00D54112"/>
    <w:rsid w:val="00D543C4"/>
    <w:rsid w:val="00D544C8"/>
    <w:rsid w:val="00D54E29"/>
    <w:rsid w:val="00D55A12"/>
    <w:rsid w:val="00D55A2C"/>
    <w:rsid w:val="00D55A40"/>
    <w:rsid w:val="00D55D30"/>
    <w:rsid w:val="00D55E13"/>
    <w:rsid w:val="00D55F1F"/>
    <w:rsid w:val="00D55F9D"/>
    <w:rsid w:val="00D56DFE"/>
    <w:rsid w:val="00D57171"/>
    <w:rsid w:val="00D5726B"/>
    <w:rsid w:val="00D57596"/>
    <w:rsid w:val="00D57B3C"/>
    <w:rsid w:val="00D60541"/>
    <w:rsid w:val="00D607D0"/>
    <w:rsid w:val="00D608C6"/>
    <w:rsid w:val="00D609BF"/>
    <w:rsid w:val="00D609EF"/>
    <w:rsid w:val="00D60EE1"/>
    <w:rsid w:val="00D61023"/>
    <w:rsid w:val="00D61608"/>
    <w:rsid w:val="00D61660"/>
    <w:rsid w:val="00D6170F"/>
    <w:rsid w:val="00D61A47"/>
    <w:rsid w:val="00D61A89"/>
    <w:rsid w:val="00D61AE9"/>
    <w:rsid w:val="00D61CC2"/>
    <w:rsid w:val="00D62082"/>
    <w:rsid w:val="00D626CD"/>
    <w:rsid w:val="00D62AAD"/>
    <w:rsid w:val="00D62CAB"/>
    <w:rsid w:val="00D62D26"/>
    <w:rsid w:val="00D62EA9"/>
    <w:rsid w:val="00D62FF8"/>
    <w:rsid w:val="00D63181"/>
    <w:rsid w:val="00D633D3"/>
    <w:rsid w:val="00D635E0"/>
    <w:rsid w:val="00D63AE3"/>
    <w:rsid w:val="00D63AF4"/>
    <w:rsid w:val="00D63C46"/>
    <w:rsid w:val="00D64007"/>
    <w:rsid w:val="00D64046"/>
    <w:rsid w:val="00D641D3"/>
    <w:rsid w:val="00D643B2"/>
    <w:rsid w:val="00D643B5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0B9"/>
    <w:rsid w:val="00D6625D"/>
    <w:rsid w:val="00D66432"/>
    <w:rsid w:val="00D664E2"/>
    <w:rsid w:val="00D665A0"/>
    <w:rsid w:val="00D665FE"/>
    <w:rsid w:val="00D666CA"/>
    <w:rsid w:val="00D66BB0"/>
    <w:rsid w:val="00D6715E"/>
    <w:rsid w:val="00D6716F"/>
    <w:rsid w:val="00D672F5"/>
    <w:rsid w:val="00D67DE1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D52"/>
    <w:rsid w:val="00D71FEA"/>
    <w:rsid w:val="00D722C9"/>
    <w:rsid w:val="00D7241C"/>
    <w:rsid w:val="00D72723"/>
    <w:rsid w:val="00D72A7B"/>
    <w:rsid w:val="00D72D58"/>
    <w:rsid w:val="00D72E06"/>
    <w:rsid w:val="00D732B0"/>
    <w:rsid w:val="00D733D6"/>
    <w:rsid w:val="00D73407"/>
    <w:rsid w:val="00D737CB"/>
    <w:rsid w:val="00D73A77"/>
    <w:rsid w:val="00D73FB9"/>
    <w:rsid w:val="00D74349"/>
    <w:rsid w:val="00D743AF"/>
    <w:rsid w:val="00D743DC"/>
    <w:rsid w:val="00D74473"/>
    <w:rsid w:val="00D74480"/>
    <w:rsid w:val="00D74AE9"/>
    <w:rsid w:val="00D74F32"/>
    <w:rsid w:val="00D75034"/>
    <w:rsid w:val="00D75045"/>
    <w:rsid w:val="00D75102"/>
    <w:rsid w:val="00D75553"/>
    <w:rsid w:val="00D755B1"/>
    <w:rsid w:val="00D75617"/>
    <w:rsid w:val="00D7581D"/>
    <w:rsid w:val="00D75894"/>
    <w:rsid w:val="00D75B70"/>
    <w:rsid w:val="00D75E07"/>
    <w:rsid w:val="00D7623A"/>
    <w:rsid w:val="00D762C9"/>
    <w:rsid w:val="00D763C4"/>
    <w:rsid w:val="00D76511"/>
    <w:rsid w:val="00D76A4C"/>
    <w:rsid w:val="00D76AA2"/>
    <w:rsid w:val="00D76FF2"/>
    <w:rsid w:val="00D7716C"/>
    <w:rsid w:val="00D77797"/>
    <w:rsid w:val="00D7785C"/>
    <w:rsid w:val="00D77F53"/>
    <w:rsid w:val="00D801B7"/>
    <w:rsid w:val="00D804A8"/>
    <w:rsid w:val="00D804D8"/>
    <w:rsid w:val="00D8059A"/>
    <w:rsid w:val="00D805BA"/>
    <w:rsid w:val="00D808A7"/>
    <w:rsid w:val="00D808BD"/>
    <w:rsid w:val="00D80976"/>
    <w:rsid w:val="00D80C2D"/>
    <w:rsid w:val="00D80E76"/>
    <w:rsid w:val="00D8107E"/>
    <w:rsid w:val="00D812F8"/>
    <w:rsid w:val="00D8141F"/>
    <w:rsid w:val="00D8180B"/>
    <w:rsid w:val="00D81BE6"/>
    <w:rsid w:val="00D81E0D"/>
    <w:rsid w:val="00D82163"/>
    <w:rsid w:val="00D82240"/>
    <w:rsid w:val="00D82521"/>
    <w:rsid w:val="00D82AAE"/>
    <w:rsid w:val="00D82C87"/>
    <w:rsid w:val="00D82DEC"/>
    <w:rsid w:val="00D82E40"/>
    <w:rsid w:val="00D82E5D"/>
    <w:rsid w:val="00D830F0"/>
    <w:rsid w:val="00D831A2"/>
    <w:rsid w:val="00D83218"/>
    <w:rsid w:val="00D83683"/>
    <w:rsid w:val="00D83874"/>
    <w:rsid w:val="00D83AD9"/>
    <w:rsid w:val="00D83D1E"/>
    <w:rsid w:val="00D83FC4"/>
    <w:rsid w:val="00D8409F"/>
    <w:rsid w:val="00D84162"/>
    <w:rsid w:val="00D842CE"/>
    <w:rsid w:val="00D845CE"/>
    <w:rsid w:val="00D84B37"/>
    <w:rsid w:val="00D84C23"/>
    <w:rsid w:val="00D84DAE"/>
    <w:rsid w:val="00D85005"/>
    <w:rsid w:val="00D853DB"/>
    <w:rsid w:val="00D85531"/>
    <w:rsid w:val="00D85878"/>
    <w:rsid w:val="00D858B5"/>
    <w:rsid w:val="00D858B7"/>
    <w:rsid w:val="00D85A68"/>
    <w:rsid w:val="00D85C55"/>
    <w:rsid w:val="00D860C6"/>
    <w:rsid w:val="00D86383"/>
    <w:rsid w:val="00D863B8"/>
    <w:rsid w:val="00D86516"/>
    <w:rsid w:val="00D8676F"/>
    <w:rsid w:val="00D86803"/>
    <w:rsid w:val="00D86B73"/>
    <w:rsid w:val="00D86E2F"/>
    <w:rsid w:val="00D86E68"/>
    <w:rsid w:val="00D87281"/>
    <w:rsid w:val="00D8736D"/>
    <w:rsid w:val="00D87686"/>
    <w:rsid w:val="00D876FD"/>
    <w:rsid w:val="00D8794B"/>
    <w:rsid w:val="00D87DD5"/>
    <w:rsid w:val="00D902DD"/>
    <w:rsid w:val="00D9083D"/>
    <w:rsid w:val="00D9095E"/>
    <w:rsid w:val="00D90AFA"/>
    <w:rsid w:val="00D913F2"/>
    <w:rsid w:val="00D91698"/>
    <w:rsid w:val="00D91898"/>
    <w:rsid w:val="00D91AD8"/>
    <w:rsid w:val="00D91C12"/>
    <w:rsid w:val="00D91E95"/>
    <w:rsid w:val="00D9209A"/>
    <w:rsid w:val="00D920CA"/>
    <w:rsid w:val="00D920CD"/>
    <w:rsid w:val="00D9231A"/>
    <w:rsid w:val="00D92FC4"/>
    <w:rsid w:val="00D939A0"/>
    <w:rsid w:val="00D93DDB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95B72"/>
    <w:rsid w:val="00D95F32"/>
    <w:rsid w:val="00D95F89"/>
    <w:rsid w:val="00D96CE4"/>
    <w:rsid w:val="00D96FB3"/>
    <w:rsid w:val="00D977B9"/>
    <w:rsid w:val="00D97CC6"/>
    <w:rsid w:val="00DA04EB"/>
    <w:rsid w:val="00DA0564"/>
    <w:rsid w:val="00DA0782"/>
    <w:rsid w:val="00DA07C3"/>
    <w:rsid w:val="00DA0A38"/>
    <w:rsid w:val="00DA0A45"/>
    <w:rsid w:val="00DA0E19"/>
    <w:rsid w:val="00DA0FCC"/>
    <w:rsid w:val="00DA155F"/>
    <w:rsid w:val="00DA15C6"/>
    <w:rsid w:val="00DA1873"/>
    <w:rsid w:val="00DA18DD"/>
    <w:rsid w:val="00DA19B8"/>
    <w:rsid w:val="00DA1C27"/>
    <w:rsid w:val="00DA1D77"/>
    <w:rsid w:val="00DA1EE4"/>
    <w:rsid w:val="00DA1F09"/>
    <w:rsid w:val="00DA2160"/>
    <w:rsid w:val="00DA263D"/>
    <w:rsid w:val="00DA2A77"/>
    <w:rsid w:val="00DA2E60"/>
    <w:rsid w:val="00DA2F78"/>
    <w:rsid w:val="00DA334F"/>
    <w:rsid w:val="00DA39AE"/>
    <w:rsid w:val="00DA3B53"/>
    <w:rsid w:val="00DA3D1F"/>
    <w:rsid w:val="00DA3E79"/>
    <w:rsid w:val="00DA406B"/>
    <w:rsid w:val="00DA40BC"/>
    <w:rsid w:val="00DA4227"/>
    <w:rsid w:val="00DA4238"/>
    <w:rsid w:val="00DA449B"/>
    <w:rsid w:val="00DA4757"/>
    <w:rsid w:val="00DA4ACA"/>
    <w:rsid w:val="00DA4DBB"/>
    <w:rsid w:val="00DA51F5"/>
    <w:rsid w:val="00DA53BD"/>
    <w:rsid w:val="00DA53E2"/>
    <w:rsid w:val="00DA541C"/>
    <w:rsid w:val="00DA54E5"/>
    <w:rsid w:val="00DA563F"/>
    <w:rsid w:val="00DA5F1A"/>
    <w:rsid w:val="00DA6721"/>
    <w:rsid w:val="00DA6891"/>
    <w:rsid w:val="00DA68DD"/>
    <w:rsid w:val="00DA6A3F"/>
    <w:rsid w:val="00DA6EB1"/>
    <w:rsid w:val="00DA6FAD"/>
    <w:rsid w:val="00DA7788"/>
    <w:rsid w:val="00DA7B5C"/>
    <w:rsid w:val="00DB001C"/>
    <w:rsid w:val="00DB0274"/>
    <w:rsid w:val="00DB0693"/>
    <w:rsid w:val="00DB07A8"/>
    <w:rsid w:val="00DB07B6"/>
    <w:rsid w:val="00DB08B5"/>
    <w:rsid w:val="00DB0B7A"/>
    <w:rsid w:val="00DB0BB0"/>
    <w:rsid w:val="00DB0FC3"/>
    <w:rsid w:val="00DB1004"/>
    <w:rsid w:val="00DB115B"/>
    <w:rsid w:val="00DB118C"/>
    <w:rsid w:val="00DB18FF"/>
    <w:rsid w:val="00DB1E90"/>
    <w:rsid w:val="00DB2365"/>
    <w:rsid w:val="00DB2405"/>
    <w:rsid w:val="00DB2A0B"/>
    <w:rsid w:val="00DB2DF3"/>
    <w:rsid w:val="00DB3105"/>
    <w:rsid w:val="00DB312E"/>
    <w:rsid w:val="00DB3593"/>
    <w:rsid w:val="00DB3642"/>
    <w:rsid w:val="00DB3AE2"/>
    <w:rsid w:val="00DB3CCF"/>
    <w:rsid w:val="00DB3DD6"/>
    <w:rsid w:val="00DB4031"/>
    <w:rsid w:val="00DB4161"/>
    <w:rsid w:val="00DB4720"/>
    <w:rsid w:val="00DB4850"/>
    <w:rsid w:val="00DB4B8B"/>
    <w:rsid w:val="00DB4E3D"/>
    <w:rsid w:val="00DB4F40"/>
    <w:rsid w:val="00DB50B5"/>
    <w:rsid w:val="00DB53D6"/>
    <w:rsid w:val="00DB5412"/>
    <w:rsid w:val="00DB562C"/>
    <w:rsid w:val="00DB5872"/>
    <w:rsid w:val="00DB5C9A"/>
    <w:rsid w:val="00DB5F3E"/>
    <w:rsid w:val="00DB5F88"/>
    <w:rsid w:val="00DB610F"/>
    <w:rsid w:val="00DB61D0"/>
    <w:rsid w:val="00DB61F2"/>
    <w:rsid w:val="00DB647B"/>
    <w:rsid w:val="00DB64DC"/>
    <w:rsid w:val="00DB663A"/>
    <w:rsid w:val="00DB691F"/>
    <w:rsid w:val="00DB6D03"/>
    <w:rsid w:val="00DB6DE1"/>
    <w:rsid w:val="00DB6F20"/>
    <w:rsid w:val="00DB71E0"/>
    <w:rsid w:val="00DB73B1"/>
    <w:rsid w:val="00DB741F"/>
    <w:rsid w:val="00DB7459"/>
    <w:rsid w:val="00DB749D"/>
    <w:rsid w:val="00DB77C4"/>
    <w:rsid w:val="00DB77DB"/>
    <w:rsid w:val="00DB784A"/>
    <w:rsid w:val="00DB79EB"/>
    <w:rsid w:val="00DB7AD6"/>
    <w:rsid w:val="00DB7BD1"/>
    <w:rsid w:val="00DB7DC8"/>
    <w:rsid w:val="00DB7E76"/>
    <w:rsid w:val="00DC02BE"/>
    <w:rsid w:val="00DC0572"/>
    <w:rsid w:val="00DC0B8C"/>
    <w:rsid w:val="00DC12F0"/>
    <w:rsid w:val="00DC1305"/>
    <w:rsid w:val="00DC1811"/>
    <w:rsid w:val="00DC1B5D"/>
    <w:rsid w:val="00DC1DDF"/>
    <w:rsid w:val="00DC22BA"/>
    <w:rsid w:val="00DC23D1"/>
    <w:rsid w:val="00DC2596"/>
    <w:rsid w:val="00DC276D"/>
    <w:rsid w:val="00DC2851"/>
    <w:rsid w:val="00DC2A54"/>
    <w:rsid w:val="00DC2BB2"/>
    <w:rsid w:val="00DC2F9B"/>
    <w:rsid w:val="00DC2FDB"/>
    <w:rsid w:val="00DC31EC"/>
    <w:rsid w:val="00DC321A"/>
    <w:rsid w:val="00DC32D3"/>
    <w:rsid w:val="00DC39D1"/>
    <w:rsid w:val="00DC39DB"/>
    <w:rsid w:val="00DC3A38"/>
    <w:rsid w:val="00DC3A9F"/>
    <w:rsid w:val="00DC3BFE"/>
    <w:rsid w:val="00DC3E3D"/>
    <w:rsid w:val="00DC41B3"/>
    <w:rsid w:val="00DC443F"/>
    <w:rsid w:val="00DC45C8"/>
    <w:rsid w:val="00DC4863"/>
    <w:rsid w:val="00DC48C6"/>
    <w:rsid w:val="00DC4B5F"/>
    <w:rsid w:val="00DC4BDA"/>
    <w:rsid w:val="00DC4F57"/>
    <w:rsid w:val="00DC5A67"/>
    <w:rsid w:val="00DC5C00"/>
    <w:rsid w:val="00DC5DB8"/>
    <w:rsid w:val="00DC5EC9"/>
    <w:rsid w:val="00DC5EFE"/>
    <w:rsid w:val="00DC618A"/>
    <w:rsid w:val="00DC6254"/>
    <w:rsid w:val="00DC6BB4"/>
    <w:rsid w:val="00DC6F24"/>
    <w:rsid w:val="00DC70A2"/>
    <w:rsid w:val="00DC747B"/>
    <w:rsid w:val="00DC7536"/>
    <w:rsid w:val="00DC7B0C"/>
    <w:rsid w:val="00DC7CCF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3EF"/>
    <w:rsid w:val="00DD2511"/>
    <w:rsid w:val="00DD272F"/>
    <w:rsid w:val="00DD2904"/>
    <w:rsid w:val="00DD2B80"/>
    <w:rsid w:val="00DD2BA5"/>
    <w:rsid w:val="00DD2DF6"/>
    <w:rsid w:val="00DD32BE"/>
    <w:rsid w:val="00DD3420"/>
    <w:rsid w:val="00DD3518"/>
    <w:rsid w:val="00DD3606"/>
    <w:rsid w:val="00DD3A99"/>
    <w:rsid w:val="00DD3B7A"/>
    <w:rsid w:val="00DD3D9A"/>
    <w:rsid w:val="00DD3DB2"/>
    <w:rsid w:val="00DD48F1"/>
    <w:rsid w:val="00DD496B"/>
    <w:rsid w:val="00DD4B06"/>
    <w:rsid w:val="00DD4EC2"/>
    <w:rsid w:val="00DD54FB"/>
    <w:rsid w:val="00DD577C"/>
    <w:rsid w:val="00DD57F7"/>
    <w:rsid w:val="00DD5A25"/>
    <w:rsid w:val="00DD5B5D"/>
    <w:rsid w:val="00DD5BB2"/>
    <w:rsid w:val="00DD5BF7"/>
    <w:rsid w:val="00DD5C92"/>
    <w:rsid w:val="00DD6557"/>
    <w:rsid w:val="00DD6E52"/>
    <w:rsid w:val="00DD71BC"/>
    <w:rsid w:val="00DD78D2"/>
    <w:rsid w:val="00DD7B25"/>
    <w:rsid w:val="00DD7F70"/>
    <w:rsid w:val="00DE01CE"/>
    <w:rsid w:val="00DE0282"/>
    <w:rsid w:val="00DE03B3"/>
    <w:rsid w:val="00DE0465"/>
    <w:rsid w:val="00DE0E85"/>
    <w:rsid w:val="00DE139C"/>
    <w:rsid w:val="00DE1855"/>
    <w:rsid w:val="00DE193B"/>
    <w:rsid w:val="00DE1EA3"/>
    <w:rsid w:val="00DE1FBB"/>
    <w:rsid w:val="00DE1FEF"/>
    <w:rsid w:val="00DE21CE"/>
    <w:rsid w:val="00DE2663"/>
    <w:rsid w:val="00DE2676"/>
    <w:rsid w:val="00DE29FC"/>
    <w:rsid w:val="00DE2A3B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B6F"/>
    <w:rsid w:val="00DE5DF5"/>
    <w:rsid w:val="00DE5E06"/>
    <w:rsid w:val="00DE642F"/>
    <w:rsid w:val="00DE645F"/>
    <w:rsid w:val="00DE675B"/>
    <w:rsid w:val="00DE682A"/>
    <w:rsid w:val="00DE6E00"/>
    <w:rsid w:val="00DE72CC"/>
    <w:rsid w:val="00DE745F"/>
    <w:rsid w:val="00DE754A"/>
    <w:rsid w:val="00DE76DC"/>
    <w:rsid w:val="00DE793F"/>
    <w:rsid w:val="00DE798C"/>
    <w:rsid w:val="00DE7A66"/>
    <w:rsid w:val="00DE7BD0"/>
    <w:rsid w:val="00DE7D10"/>
    <w:rsid w:val="00DF0688"/>
    <w:rsid w:val="00DF0768"/>
    <w:rsid w:val="00DF095C"/>
    <w:rsid w:val="00DF0BC1"/>
    <w:rsid w:val="00DF0C0E"/>
    <w:rsid w:val="00DF0DA5"/>
    <w:rsid w:val="00DF19CA"/>
    <w:rsid w:val="00DF1B6C"/>
    <w:rsid w:val="00DF1C79"/>
    <w:rsid w:val="00DF1C7D"/>
    <w:rsid w:val="00DF220A"/>
    <w:rsid w:val="00DF23A0"/>
    <w:rsid w:val="00DF2419"/>
    <w:rsid w:val="00DF2534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3FA0"/>
    <w:rsid w:val="00DF456A"/>
    <w:rsid w:val="00DF46A3"/>
    <w:rsid w:val="00DF4784"/>
    <w:rsid w:val="00DF491A"/>
    <w:rsid w:val="00DF5179"/>
    <w:rsid w:val="00DF5236"/>
    <w:rsid w:val="00DF56EB"/>
    <w:rsid w:val="00DF5838"/>
    <w:rsid w:val="00DF5A06"/>
    <w:rsid w:val="00DF5BDC"/>
    <w:rsid w:val="00DF5EA9"/>
    <w:rsid w:val="00DF62C0"/>
    <w:rsid w:val="00DF6460"/>
    <w:rsid w:val="00DF673E"/>
    <w:rsid w:val="00DF6D3C"/>
    <w:rsid w:val="00DF726C"/>
    <w:rsid w:val="00DF7361"/>
    <w:rsid w:val="00DF73B5"/>
    <w:rsid w:val="00E0008C"/>
    <w:rsid w:val="00E007C2"/>
    <w:rsid w:val="00E007C3"/>
    <w:rsid w:val="00E00E80"/>
    <w:rsid w:val="00E00EB3"/>
    <w:rsid w:val="00E0104B"/>
    <w:rsid w:val="00E01ABB"/>
    <w:rsid w:val="00E01BAD"/>
    <w:rsid w:val="00E023E1"/>
    <w:rsid w:val="00E024F4"/>
    <w:rsid w:val="00E02813"/>
    <w:rsid w:val="00E02A0B"/>
    <w:rsid w:val="00E030DD"/>
    <w:rsid w:val="00E030E6"/>
    <w:rsid w:val="00E032BB"/>
    <w:rsid w:val="00E03307"/>
    <w:rsid w:val="00E0334E"/>
    <w:rsid w:val="00E04022"/>
    <w:rsid w:val="00E040E6"/>
    <w:rsid w:val="00E0410C"/>
    <w:rsid w:val="00E04184"/>
    <w:rsid w:val="00E04344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D4E"/>
    <w:rsid w:val="00E05F92"/>
    <w:rsid w:val="00E06504"/>
    <w:rsid w:val="00E069E1"/>
    <w:rsid w:val="00E06F27"/>
    <w:rsid w:val="00E06F55"/>
    <w:rsid w:val="00E076DD"/>
    <w:rsid w:val="00E1025E"/>
    <w:rsid w:val="00E10352"/>
    <w:rsid w:val="00E105CF"/>
    <w:rsid w:val="00E10A5F"/>
    <w:rsid w:val="00E10A7A"/>
    <w:rsid w:val="00E10EF8"/>
    <w:rsid w:val="00E1142A"/>
    <w:rsid w:val="00E114C3"/>
    <w:rsid w:val="00E116E2"/>
    <w:rsid w:val="00E119A4"/>
    <w:rsid w:val="00E11B54"/>
    <w:rsid w:val="00E11BE5"/>
    <w:rsid w:val="00E11DE7"/>
    <w:rsid w:val="00E11E3A"/>
    <w:rsid w:val="00E12604"/>
    <w:rsid w:val="00E12714"/>
    <w:rsid w:val="00E127E1"/>
    <w:rsid w:val="00E13767"/>
    <w:rsid w:val="00E13B58"/>
    <w:rsid w:val="00E14015"/>
    <w:rsid w:val="00E1450F"/>
    <w:rsid w:val="00E14987"/>
    <w:rsid w:val="00E14F27"/>
    <w:rsid w:val="00E14F37"/>
    <w:rsid w:val="00E150C0"/>
    <w:rsid w:val="00E1543C"/>
    <w:rsid w:val="00E15550"/>
    <w:rsid w:val="00E16199"/>
    <w:rsid w:val="00E161AA"/>
    <w:rsid w:val="00E16277"/>
    <w:rsid w:val="00E16335"/>
    <w:rsid w:val="00E1669B"/>
    <w:rsid w:val="00E169E6"/>
    <w:rsid w:val="00E16B77"/>
    <w:rsid w:val="00E16CC0"/>
    <w:rsid w:val="00E16D4E"/>
    <w:rsid w:val="00E17376"/>
    <w:rsid w:val="00E17591"/>
    <w:rsid w:val="00E1795D"/>
    <w:rsid w:val="00E17CC8"/>
    <w:rsid w:val="00E17EDE"/>
    <w:rsid w:val="00E200BE"/>
    <w:rsid w:val="00E20833"/>
    <w:rsid w:val="00E20A82"/>
    <w:rsid w:val="00E20E76"/>
    <w:rsid w:val="00E21173"/>
    <w:rsid w:val="00E2144D"/>
    <w:rsid w:val="00E2154B"/>
    <w:rsid w:val="00E21589"/>
    <w:rsid w:val="00E219E7"/>
    <w:rsid w:val="00E21B26"/>
    <w:rsid w:val="00E21B40"/>
    <w:rsid w:val="00E21DBA"/>
    <w:rsid w:val="00E21E8A"/>
    <w:rsid w:val="00E22744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443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0A0"/>
    <w:rsid w:val="00E272C2"/>
    <w:rsid w:val="00E2747F"/>
    <w:rsid w:val="00E2754A"/>
    <w:rsid w:val="00E2756E"/>
    <w:rsid w:val="00E276C2"/>
    <w:rsid w:val="00E277CE"/>
    <w:rsid w:val="00E27CA1"/>
    <w:rsid w:val="00E27EAD"/>
    <w:rsid w:val="00E30245"/>
    <w:rsid w:val="00E304F5"/>
    <w:rsid w:val="00E30669"/>
    <w:rsid w:val="00E30718"/>
    <w:rsid w:val="00E308C8"/>
    <w:rsid w:val="00E30CE2"/>
    <w:rsid w:val="00E30E6A"/>
    <w:rsid w:val="00E30E9A"/>
    <w:rsid w:val="00E31294"/>
    <w:rsid w:val="00E3150E"/>
    <w:rsid w:val="00E31801"/>
    <w:rsid w:val="00E31828"/>
    <w:rsid w:val="00E31B4B"/>
    <w:rsid w:val="00E328A2"/>
    <w:rsid w:val="00E32902"/>
    <w:rsid w:val="00E3314E"/>
    <w:rsid w:val="00E33416"/>
    <w:rsid w:val="00E3347B"/>
    <w:rsid w:val="00E3372B"/>
    <w:rsid w:val="00E3375D"/>
    <w:rsid w:val="00E337AE"/>
    <w:rsid w:val="00E33A13"/>
    <w:rsid w:val="00E33B1D"/>
    <w:rsid w:val="00E33D0D"/>
    <w:rsid w:val="00E34003"/>
    <w:rsid w:val="00E34313"/>
    <w:rsid w:val="00E34CB7"/>
    <w:rsid w:val="00E35287"/>
    <w:rsid w:val="00E35306"/>
    <w:rsid w:val="00E356D4"/>
    <w:rsid w:val="00E35AB9"/>
    <w:rsid w:val="00E35B8F"/>
    <w:rsid w:val="00E35E3C"/>
    <w:rsid w:val="00E36093"/>
    <w:rsid w:val="00E363EB"/>
    <w:rsid w:val="00E36557"/>
    <w:rsid w:val="00E368D9"/>
    <w:rsid w:val="00E36928"/>
    <w:rsid w:val="00E36CBD"/>
    <w:rsid w:val="00E373CE"/>
    <w:rsid w:val="00E37877"/>
    <w:rsid w:val="00E37890"/>
    <w:rsid w:val="00E37D87"/>
    <w:rsid w:val="00E37E8C"/>
    <w:rsid w:val="00E40097"/>
    <w:rsid w:val="00E4025C"/>
    <w:rsid w:val="00E402AB"/>
    <w:rsid w:val="00E40308"/>
    <w:rsid w:val="00E40434"/>
    <w:rsid w:val="00E40491"/>
    <w:rsid w:val="00E405CA"/>
    <w:rsid w:val="00E40993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374"/>
    <w:rsid w:val="00E42616"/>
    <w:rsid w:val="00E42823"/>
    <w:rsid w:val="00E4296C"/>
    <w:rsid w:val="00E42D80"/>
    <w:rsid w:val="00E42FB3"/>
    <w:rsid w:val="00E4357E"/>
    <w:rsid w:val="00E438A2"/>
    <w:rsid w:val="00E43BAB"/>
    <w:rsid w:val="00E43E9E"/>
    <w:rsid w:val="00E440C0"/>
    <w:rsid w:val="00E44406"/>
    <w:rsid w:val="00E444A2"/>
    <w:rsid w:val="00E44656"/>
    <w:rsid w:val="00E44845"/>
    <w:rsid w:val="00E448AD"/>
    <w:rsid w:val="00E450A2"/>
    <w:rsid w:val="00E450F0"/>
    <w:rsid w:val="00E452B7"/>
    <w:rsid w:val="00E45339"/>
    <w:rsid w:val="00E456F9"/>
    <w:rsid w:val="00E45B5F"/>
    <w:rsid w:val="00E45B89"/>
    <w:rsid w:val="00E45E6B"/>
    <w:rsid w:val="00E45FA4"/>
    <w:rsid w:val="00E46216"/>
    <w:rsid w:val="00E46393"/>
    <w:rsid w:val="00E46AE7"/>
    <w:rsid w:val="00E46DC7"/>
    <w:rsid w:val="00E46EBF"/>
    <w:rsid w:val="00E4713A"/>
    <w:rsid w:val="00E4781A"/>
    <w:rsid w:val="00E47BE0"/>
    <w:rsid w:val="00E47BE2"/>
    <w:rsid w:val="00E47CC7"/>
    <w:rsid w:val="00E47E19"/>
    <w:rsid w:val="00E50537"/>
    <w:rsid w:val="00E50FF0"/>
    <w:rsid w:val="00E51431"/>
    <w:rsid w:val="00E5173B"/>
    <w:rsid w:val="00E51751"/>
    <w:rsid w:val="00E51BD6"/>
    <w:rsid w:val="00E5266C"/>
    <w:rsid w:val="00E52729"/>
    <w:rsid w:val="00E528FA"/>
    <w:rsid w:val="00E52BFA"/>
    <w:rsid w:val="00E52E75"/>
    <w:rsid w:val="00E53392"/>
    <w:rsid w:val="00E5371B"/>
    <w:rsid w:val="00E53832"/>
    <w:rsid w:val="00E53DCE"/>
    <w:rsid w:val="00E54054"/>
    <w:rsid w:val="00E54ECB"/>
    <w:rsid w:val="00E557E1"/>
    <w:rsid w:val="00E55BE0"/>
    <w:rsid w:val="00E561AA"/>
    <w:rsid w:val="00E564DC"/>
    <w:rsid w:val="00E567F1"/>
    <w:rsid w:val="00E56E4D"/>
    <w:rsid w:val="00E5744E"/>
    <w:rsid w:val="00E57838"/>
    <w:rsid w:val="00E57D2E"/>
    <w:rsid w:val="00E57E4A"/>
    <w:rsid w:val="00E57EE8"/>
    <w:rsid w:val="00E60069"/>
    <w:rsid w:val="00E601FF"/>
    <w:rsid w:val="00E6030A"/>
    <w:rsid w:val="00E60483"/>
    <w:rsid w:val="00E607E1"/>
    <w:rsid w:val="00E60B49"/>
    <w:rsid w:val="00E61679"/>
    <w:rsid w:val="00E61869"/>
    <w:rsid w:val="00E618B6"/>
    <w:rsid w:val="00E61A87"/>
    <w:rsid w:val="00E61B49"/>
    <w:rsid w:val="00E6205E"/>
    <w:rsid w:val="00E6276F"/>
    <w:rsid w:val="00E62782"/>
    <w:rsid w:val="00E629E6"/>
    <w:rsid w:val="00E62B33"/>
    <w:rsid w:val="00E62C7D"/>
    <w:rsid w:val="00E6339C"/>
    <w:rsid w:val="00E634CF"/>
    <w:rsid w:val="00E637CC"/>
    <w:rsid w:val="00E63B08"/>
    <w:rsid w:val="00E63CA0"/>
    <w:rsid w:val="00E63CCC"/>
    <w:rsid w:val="00E644AD"/>
    <w:rsid w:val="00E647FE"/>
    <w:rsid w:val="00E64971"/>
    <w:rsid w:val="00E649E7"/>
    <w:rsid w:val="00E64F20"/>
    <w:rsid w:val="00E65164"/>
    <w:rsid w:val="00E655F7"/>
    <w:rsid w:val="00E6587E"/>
    <w:rsid w:val="00E65B11"/>
    <w:rsid w:val="00E65B2B"/>
    <w:rsid w:val="00E65DBC"/>
    <w:rsid w:val="00E66395"/>
    <w:rsid w:val="00E66CB6"/>
    <w:rsid w:val="00E67309"/>
    <w:rsid w:val="00E67818"/>
    <w:rsid w:val="00E679FE"/>
    <w:rsid w:val="00E67D33"/>
    <w:rsid w:val="00E67FDF"/>
    <w:rsid w:val="00E7011A"/>
    <w:rsid w:val="00E7036D"/>
    <w:rsid w:val="00E70585"/>
    <w:rsid w:val="00E708D2"/>
    <w:rsid w:val="00E708DB"/>
    <w:rsid w:val="00E70CCD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2AD8"/>
    <w:rsid w:val="00E72BEB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383"/>
    <w:rsid w:val="00E7680B"/>
    <w:rsid w:val="00E768E4"/>
    <w:rsid w:val="00E76902"/>
    <w:rsid w:val="00E76BA4"/>
    <w:rsid w:val="00E76D5A"/>
    <w:rsid w:val="00E76FE4"/>
    <w:rsid w:val="00E77223"/>
    <w:rsid w:val="00E777FB"/>
    <w:rsid w:val="00E778C9"/>
    <w:rsid w:val="00E77B24"/>
    <w:rsid w:val="00E77B4F"/>
    <w:rsid w:val="00E77EAA"/>
    <w:rsid w:val="00E801AD"/>
    <w:rsid w:val="00E802CC"/>
    <w:rsid w:val="00E805BE"/>
    <w:rsid w:val="00E8082C"/>
    <w:rsid w:val="00E80A72"/>
    <w:rsid w:val="00E80E1B"/>
    <w:rsid w:val="00E80EC0"/>
    <w:rsid w:val="00E81147"/>
    <w:rsid w:val="00E8154C"/>
    <w:rsid w:val="00E81592"/>
    <w:rsid w:val="00E815F2"/>
    <w:rsid w:val="00E8167D"/>
    <w:rsid w:val="00E8181C"/>
    <w:rsid w:val="00E81B70"/>
    <w:rsid w:val="00E81E6F"/>
    <w:rsid w:val="00E8209A"/>
    <w:rsid w:val="00E820D1"/>
    <w:rsid w:val="00E82200"/>
    <w:rsid w:val="00E824EE"/>
    <w:rsid w:val="00E82A21"/>
    <w:rsid w:val="00E82D97"/>
    <w:rsid w:val="00E82E9F"/>
    <w:rsid w:val="00E83CE9"/>
    <w:rsid w:val="00E83DD3"/>
    <w:rsid w:val="00E83DEF"/>
    <w:rsid w:val="00E83F8D"/>
    <w:rsid w:val="00E8427D"/>
    <w:rsid w:val="00E84448"/>
    <w:rsid w:val="00E844DF"/>
    <w:rsid w:val="00E84646"/>
    <w:rsid w:val="00E84736"/>
    <w:rsid w:val="00E84D80"/>
    <w:rsid w:val="00E85911"/>
    <w:rsid w:val="00E85952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5D"/>
    <w:rsid w:val="00E86CE4"/>
    <w:rsid w:val="00E86FDB"/>
    <w:rsid w:val="00E874AB"/>
    <w:rsid w:val="00E8780D"/>
    <w:rsid w:val="00E87D85"/>
    <w:rsid w:val="00E90115"/>
    <w:rsid w:val="00E9016B"/>
    <w:rsid w:val="00E90355"/>
    <w:rsid w:val="00E90585"/>
    <w:rsid w:val="00E9075A"/>
    <w:rsid w:val="00E908D0"/>
    <w:rsid w:val="00E90AAB"/>
    <w:rsid w:val="00E90ADE"/>
    <w:rsid w:val="00E90AEC"/>
    <w:rsid w:val="00E90C76"/>
    <w:rsid w:val="00E90C77"/>
    <w:rsid w:val="00E90E2D"/>
    <w:rsid w:val="00E91080"/>
    <w:rsid w:val="00E91447"/>
    <w:rsid w:val="00E914D2"/>
    <w:rsid w:val="00E915A5"/>
    <w:rsid w:val="00E915BB"/>
    <w:rsid w:val="00E91B92"/>
    <w:rsid w:val="00E91C99"/>
    <w:rsid w:val="00E91E7B"/>
    <w:rsid w:val="00E92016"/>
    <w:rsid w:val="00E920B4"/>
    <w:rsid w:val="00E92154"/>
    <w:rsid w:val="00E922BF"/>
    <w:rsid w:val="00E92441"/>
    <w:rsid w:val="00E92870"/>
    <w:rsid w:val="00E92BD1"/>
    <w:rsid w:val="00E92C94"/>
    <w:rsid w:val="00E92D26"/>
    <w:rsid w:val="00E92F99"/>
    <w:rsid w:val="00E935A0"/>
    <w:rsid w:val="00E9361D"/>
    <w:rsid w:val="00E9393C"/>
    <w:rsid w:val="00E93971"/>
    <w:rsid w:val="00E93C18"/>
    <w:rsid w:val="00E93D9F"/>
    <w:rsid w:val="00E940D4"/>
    <w:rsid w:val="00E9446B"/>
    <w:rsid w:val="00E9474A"/>
    <w:rsid w:val="00E94AD6"/>
    <w:rsid w:val="00E94C65"/>
    <w:rsid w:val="00E94DE8"/>
    <w:rsid w:val="00E952F6"/>
    <w:rsid w:val="00E95968"/>
    <w:rsid w:val="00E9596E"/>
    <w:rsid w:val="00E959B5"/>
    <w:rsid w:val="00E95A50"/>
    <w:rsid w:val="00E95DCF"/>
    <w:rsid w:val="00E95F05"/>
    <w:rsid w:val="00E95F4B"/>
    <w:rsid w:val="00E96067"/>
    <w:rsid w:val="00E9627C"/>
    <w:rsid w:val="00E963CD"/>
    <w:rsid w:val="00E96457"/>
    <w:rsid w:val="00E96999"/>
    <w:rsid w:val="00E96A74"/>
    <w:rsid w:val="00E96E76"/>
    <w:rsid w:val="00E97550"/>
    <w:rsid w:val="00E978FE"/>
    <w:rsid w:val="00EA0111"/>
    <w:rsid w:val="00EA0388"/>
    <w:rsid w:val="00EA0929"/>
    <w:rsid w:val="00EA0A61"/>
    <w:rsid w:val="00EA0DBD"/>
    <w:rsid w:val="00EA1745"/>
    <w:rsid w:val="00EA1AD2"/>
    <w:rsid w:val="00EA1D45"/>
    <w:rsid w:val="00EA1D79"/>
    <w:rsid w:val="00EA1EA0"/>
    <w:rsid w:val="00EA1F5A"/>
    <w:rsid w:val="00EA2732"/>
    <w:rsid w:val="00EA2F4B"/>
    <w:rsid w:val="00EA3239"/>
    <w:rsid w:val="00EA32EF"/>
    <w:rsid w:val="00EA3497"/>
    <w:rsid w:val="00EA385A"/>
    <w:rsid w:val="00EA3E31"/>
    <w:rsid w:val="00EA4442"/>
    <w:rsid w:val="00EA4907"/>
    <w:rsid w:val="00EA4954"/>
    <w:rsid w:val="00EA4B95"/>
    <w:rsid w:val="00EA513E"/>
    <w:rsid w:val="00EA5307"/>
    <w:rsid w:val="00EA57C6"/>
    <w:rsid w:val="00EA5CD0"/>
    <w:rsid w:val="00EA64DA"/>
    <w:rsid w:val="00EA667E"/>
    <w:rsid w:val="00EA7325"/>
    <w:rsid w:val="00EA7546"/>
    <w:rsid w:val="00EA7882"/>
    <w:rsid w:val="00EA78CE"/>
    <w:rsid w:val="00EA7AFA"/>
    <w:rsid w:val="00EA7B94"/>
    <w:rsid w:val="00EA7BF0"/>
    <w:rsid w:val="00EA7D22"/>
    <w:rsid w:val="00EA7ECB"/>
    <w:rsid w:val="00EA7F33"/>
    <w:rsid w:val="00EA7FAD"/>
    <w:rsid w:val="00EB05D9"/>
    <w:rsid w:val="00EB0E3F"/>
    <w:rsid w:val="00EB0E59"/>
    <w:rsid w:val="00EB0EBA"/>
    <w:rsid w:val="00EB0FF1"/>
    <w:rsid w:val="00EB17F5"/>
    <w:rsid w:val="00EB1F53"/>
    <w:rsid w:val="00EB23AC"/>
    <w:rsid w:val="00EB244C"/>
    <w:rsid w:val="00EB253D"/>
    <w:rsid w:val="00EB27F3"/>
    <w:rsid w:val="00EB2C6A"/>
    <w:rsid w:val="00EB30B6"/>
    <w:rsid w:val="00EB30EC"/>
    <w:rsid w:val="00EB3310"/>
    <w:rsid w:val="00EB37C4"/>
    <w:rsid w:val="00EB3918"/>
    <w:rsid w:val="00EB3C54"/>
    <w:rsid w:val="00EB3F17"/>
    <w:rsid w:val="00EB4090"/>
    <w:rsid w:val="00EB4225"/>
    <w:rsid w:val="00EB437C"/>
    <w:rsid w:val="00EB4FC5"/>
    <w:rsid w:val="00EB508B"/>
    <w:rsid w:val="00EB51FD"/>
    <w:rsid w:val="00EB5901"/>
    <w:rsid w:val="00EB599F"/>
    <w:rsid w:val="00EB5CF1"/>
    <w:rsid w:val="00EB639C"/>
    <w:rsid w:val="00EB6961"/>
    <w:rsid w:val="00EB6984"/>
    <w:rsid w:val="00EB704A"/>
    <w:rsid w:val="00EB7576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DCB"/>
    <w:rsid w:val="00EC0E8F"/>
    <w:rsid w:val="00EC0FCB"/>
    <w:rsid w:val="00EC1196"/>
    <w:rsid w:val="00EC1268"/>
    <w:rsid w:val="00EC14CD"/>
    <w:rsid w:val="00EC15A3"/>
    <w:rsid w:val="00EC1754"/>
    <w:rsid w:val="00EC2196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0A0"/>
    <w:rsid w:val="00EC5195"/>
    <w:rsid w:val="00EC546F"/>
    <w:rsid w:val="00EC5501"/>
    <w:rsid w:val="00EC5551"/>
    <w:rsid w:val="00EC5894"/>
    <w:rsid w:val="00EC5E54"/>
    <w:rsid w:val="00EC6004"/>
    <w:rsid w:val="00EC681A"/>
    <w:rsid w:val="00EC68E1"/>
    <w:rsid w:val="00EC699D"/>
    <w:rsid w:val="00EC6A6F"/>
    <w:rsid w:val="00EC6B13"/>
    <w:rsid w:val="00EC6E4E"/>
    <w:rsid w:val="00EC7184"/>
    <w:rsid w:val="00EC72A8"/>
    <w:rsid w:val="00EC732F"/>
    <w:rsid w:val="00EC747E"/>
    <w:rsid w:val="00EC788C"/>
    <w:rsid w:val="00EC78FA"/>
    <w:rsid w:val="00EC7924"/>
    <w:rsid w:val="00EC7AAD"/>
    <w:rsid w:val="00EC7ACB"/>
    <w:rsid w:val="00ED0476"/>
    <w:rsid w:val="00ED048D"/>
    <w:rsid w:val="00ED0499"/>
    <w:rsid w:val="00ED04C7"/>
    <w:rsid w:val="00ED0A83"/>
    <w:rsid w:val="00ED0B7A"/>
    <w:rsid w:val="00ED0EAC"/>
    <w:rsid w:val="00ED0ECF"/>
    <w:rsid w:val="00ED1468"/>
    <w:rsid w:val="00ED1C1C"/>
    <w:rsid w:val="00ED22BD"/>
    <w:rsid w:val="00ED27B6"/>
    <w:rsid w:val="00ED2812"/>
    <w:rsid w:val="00ED2A04"/>
    <w:rsid w:val="00ED2BF1"/>
    <w:rsid w:val="00ED2C49"/>
    <w:rsid w:val="00ED2FB7"/>
    <w:rsid w:val="00ED2FBE"/>
    <w:rsid w:val="00ED3250"/>
    <w:rsid w:val="00ED32A1"/>
    <w:rsid w:val="00ED3305"/>
    <w:rsid w:val="00ED36CA"/>
    <w:rsid w:val="00ED396A"/>
    <w:rsid w:val="00ED3A6D"/>
    <w:rsid w:val="00ED3F45"/>
    <w:rsid w:val="00ED4198"/>
    <w:rsid w:val="00ED458E"/>
    <w:rsid w:val="00ED4600"/>
    <w:rsid w:val="00ED47DE"/>
    <w:rsid w:val="00ED498E"/>
    <w:rsid w:val="00ED49AD"/>
    <w:rsid w:val="00ED5127"/>
    <w:rsid w:val="00ED51F2"/>
    <w:rsid w:val="00ED5357"/>
    <w:rsid w:val="00ED5817"/>
    <w:rsid w:val="00ED5A5D"/>
    <w:rsid w:val="00ED5B27"/>
    <w:rsid w:val="00ED5D73"/>
    <w:rsid w:val="00ED5FD3"/>
    <w:rsid w:val="00ED604F"/>
    <w:rsid w:val="00ED64EE"/>
    <w:rsid w:val="00ED68DD"/>
    <w:rsid w:val="00ED6916"/>
    <w:rsid w:val="00ED731A"/>
    <w:rsid w:val="00ED7792"/>
    <w:rsid w:val="00ED7C5A"/>
    <w:rsid w:val="00ED7FC4"/>
    <w:rsid w:val="00EE0248"/>
    <w:rsid w:val="00EE0314"/>
    <w:rsid w:val="00EE07AB"/>
    <w:rsid w:val="00EE08EA"/>
    <w:rsid w:val="00EE101C"/>
    <w:rsid w:val="00EE1357"/>
    <w:rsid w:val="00EE1375"/>
    <w:rsid w:val="00EE18C4"/>
    <w:rsid w:val="00EE1A71"/>
    <w:rsid w:val="00EE1D74"/>
    <w:rsid w:val="00EE1FAA"/>
    <w:rsid w:val="00EE20E4"/>
    <w:rsid w:val="00EE258A"/>
    <w:rsid w:val="00EE3032"/>
    <w:rsid w:val="00EE34D3"/>
    <w:rsid w:val="00EE3A1F"/>
    <w:rsid w:val="00EE3CD8"/>
    <w:rsid w:val="00EE4005"/>
    <w:rsid w:val="00EE4071"/>
    <w:rsid w:val="00EE431C"/>
    <w:rsid w:val="00EE4500"/>
    <w:rsid w:val="00EE469F"/>
    <w:rsid w:val="00EE4C0D"/>
    <w:rsid w:val="00EE4C54"/>
    <w:rsid w:val="00EE4F48"/>
    <w:rsid w:val="00EE53A7"/>
    <w:rsid w:val="00EE57A7"/>
    <w:rsid w:val="00EE5974"/>
    <w:rsid w:val="00EE5CA8"/>
    <w:rsid w:val="00EE5D8F"/>
    <w:rsid w:val="00EE6168"/>
    <w:rsid w:val="00EE6193"/>
    <w:rsid w:val="00EE628A"/>
    <w:rsid w:val="00EE63F3"/>
    <w:rsid w:val="00EE651A"/>
    <w:rsid w:val="00EE665F"/>
    <w:rsid w:val="00EE6923"/>
    <w:rsid w:val="00EE69A5"/>
    <w:rsid w:val="00EE6D76"/>
    <w:rsid w:val="00EE6E5E"/>
    <w:rsid w:val="00EE73EA"/>
    <w:rsid w:val="00EE75CE"/>
    <w:rsid w:val="00EE7937"/>
    <w:rsid w:val="00EE7AA3"/>
    <w:rsid w:val="00EF010E"/>
    <w:rsid w:val="00EF0160"/>
    <w:rsid w:val="00EF0560"/>
    <w:rsid w:val="00EF05B2"/>
    <w:rsid w:val="00EF081D"/>
    <w:rsid w:val="00EF0CE6"/>
    <w:rsid w:val="00EF0FA0"/>
    <w:rsid w:val="00EF1146"/>
    <w:rsid w:val="00EF1160"/>
    <w:rsid w:val="00EF118D"/>
    <w:rsid w:val="00EF13BC"/>
    <w:rsid w:val="00EF1571"/>
    <w:rsid w:val="00EF199F"/>
    <w:rsid w:val="00EF1DE0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3C0D"/>
    <w:rsid w:val="00EF450C"/>
    <w:rsid w:val="00EF47F3"/>
    <w:rsid w:val="00EF4B62"/>
    <w:rsid w:val="00EF4E99"/>
    <w:rsid w:val="00EF4FA8"/>
    <w:rsid w:val="00EF5462"/>
    <w:rsid w:val="00EF5583"/>
    <w:rsid w:val="00EF5685"/>
    <w:rsid w:val="00EF57CC"/>
    <w:rsid w:val="00EF5C76"/>
    <w:rsid w:val="00EF5DB1"/>
    <w:rsid w:val="00EF6192"/>
    <w:rsid w:val="00EF64CC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EF7C5B"/>
    <w:rsid w:val="00EF7E63"/>
    <w:rsid w:val="00EF7FC7"/>
    <w:rsid w:val="00F002B9"/>
    <w:rsid w:val="00F00A6F"/>
    <w:rsid w:val="00F00B37"/>
    <w:rsid w:val="00F0110C"/>
    <w:rsid w:val="00F0160F"/>
    <w:rsid w:val="00F01C3C"/>
    <w:rsid w:val="00F020CE"/>
    <w:rsid w:val="00F02162"/>
    <w:rsid w:val="00F021AE"/>
    <w:rsid w:val="00F023E5"/>
    <w:rsid w:val="00F028C0"/>
    <w:rsid w:val="00F02BE8"/>
    <w:rsid w:val="00F02D9B"/>
    <w:rsid w:val="00F02E6A"/>
    <w:rsid w:val="00F02E76"/>
    <w:rsid w:val="00F03321"/>
    <w:rsid w:val="00F033AE"/>
    <w:rsid w:val="00F035BA"/>
    <w:rsid w:val="00F04396"/>
    <w:rsid w:val="00F0537C"/>
    <w:rsid w:val="00F0562A"/>
    <w:rsid w:val="00F05669"/>
    <w:rsid w:val="00F0594F"/>
    <w:rsid w:val="00F05EBA"/>
    <w:rsid w:val="00F05FFB"/>
    <w:rsid w:val="00F062DA"/>
    <w:rsid w:val="00F062FF"/>
    <w:rsid w:val="00F0630E"/>
    <w:rsid w:val="00F0684C"/>
    <w:rsid w:val="00F0686A"/>
    <w:rsid w:val="00F07434"/>
    <w:rsid w:val="00F075AB"/>
    <w:rsid w:val="00F07C7B"/>
    <w:rsid w:val="00F07C95"/>
    <w:rsid w:val="00F07DA0"/>
    <w:rsid w:val="00F1002A"/>
    <w:rsid w:val="00F1010D"/>
    <w:rsid w:val="00F1029A"/>
    <w:rsid w:val="00F103A7"/>
    <w:rsid w:val="00F10ABF"/>
    <w:rsid w:val="00F10D7B"/>
    <w:rsid w:val="00F10F24"/>
    <w:rsid w:val="00F10F71"/>
    <w:rsid w:val="00F1108C"/>
    <w:rsid w:val="00F110E1"/>
    <w:rsid w:val="00F115BF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792"/>
    <w:rsid w:val="00F13ADE"/>
    <w:rsid w:val="00F13B77"/>
    <w:rsid w:val="00F13ECD"/>
    <w:rsid w:val="00F1404E"/>
    <w:rsid w:val="00F143B1"/>
    <w:rsid w:val="00F144D0"/>
    <w:rsid w:val="00F144FE"/>
    <w:rsid w:val="00F147A7"/>
    <w:rsid w:val="00F148D4"/>
    <w:rsid w:val="00F151F9"/>
    <w:rsid w:val="00F15421"/>
    <w:rsid w:val="00F158F9"/>
    <w:rsid w:val="00F1594F"/>
    <w:rsid w:val="00F15B0C"/>
    <w:rsid w:val="00F15B18"/>
    <w:rsid w:val="00F16B11"/>
    <w:rsid w:val="00F16D69"/>
    <w:rsid w:val="00F16E6A"/>
    <w:rsid w:val="00F176AE"/>
    <w:rsid w:val="00F179DF"/>
    <w:rsid w:val="00F17A86"/>
    <w:rsid w:val="00F17BDD"/>
    <w:rsid w:val="00F2007D"/>
    <w:rsid w:val="00F2035E"/>
    <w:rsid w:val="00F2040D"/>
    <w:rsid w:val="00F207CB"/>
    <w:rsid w:val="00F207CC"/>
    <w:rsid w:val="00F21020"/>
    <w:rsid w:val="00F211CC"/>
    <w:rsid w:val="00F212B4"/>
    <w:rsid w:val="00F212C7"/>
    <w:rsid w:val="00F21674"/>
    <w:rsid w:val="00F216F9"/>
    <w:rsid w:val="00F21826"/>
    <w:rsid w:val="00F21F3F"/>
    <w:rsid w:val="00F22319"/>
    <w:rsid w:val="00F22729"/>
    <w:rsid w:val="00F22B9B"/>
    <w:rsid w:val="00F22E18"/>
    <w:rsid w:val="00F231FE"/>
    <w:rsid w:val="00F234D2"/>
    <w:rsid w:val="00F235C3"/>
    <w:rsid w:val="00F23716"/>
    <w:rsid w:val="00F23824"/>
    <w:rsid w:val="00F23C83"/>
    <w:rsid w:val="00F23DB8"/>
    <w:rsid w:val="00F23DB9"/>
    <w:rsid w:val="00F2402E"/>
    <w:rsid w:val="00F24035"/>
    <w:rsid w:val="00F2434B"/>
    <w:rsid w:val="00F248E7"/>
    <w:rsid w:val="00F2493F"/>
    <w:rsid w:val="00F24A23"/>
    <w:rsid w:val="00F24A32"/>
    <w:rsid w:val="00F24B44"/>
    <w:rsid w:val="00F24D8A"/>
    <w:rsid w:val="00F24E62"/>
    <w:rsid w:val="00F25121"/>
    <w:rsid w:val="00F251A3"/>
    <w:rsid w:val="00F2521D"/>
    <w:rsid w:val="00F2550E"/>
    <w:rsid w:val="00F25675"/>
    <w:rsid w:val="00F25843"/>
    <w:rsid w:val="00F2592D"/>
    <w:rsid w:val="00F25D9A"/>
    <w:rsid w:val="00F25F0B"/>
    <w:rsid w:val="00F2602B"/>
    <w:rsid w:val="00F26065"/>
    <w:rsid w:val="00F262EC"/>
    <w:rsid w:val="00F266CF"/>
    <w:rsid w:val="00F26814"/>
    <w:rsid w:val="00F26B35"/>
    <w:rsid w:val="00F26C7F"/>
    <w:rsid w:val="00F26CB1"/>
    <w:rsid w:val="00F27049"/>
    <w:rsid w:val="00F272C0"/>
    <w:rsid w:val="00F275DA"/>
    <w:rsid w:val="00F2768A"/>
    <w:rsid w:val="00F27701"/>
    <w:rsid w:val="00F277E3"/>
    <w:rsid w:val="00F27D86"/>
    <w:rsid w:val="00F30142"/>
    <w:rsid w:val="00F306A3"/>
    <w:rsid w:val="00F30734"/>
    <w:rsid w:val="00F30788"/>
    <w:rsid w:val="00F308B8"/>
    <w:rsid w:val="00F308C4"/>
    <w:rsid w:val="00F30992"/>
    <w:rsid w:val="00F30EE2"/>
    <w:rsid w:val="00F30FD8"/>
    <w:rsid w:val="00F3110A"/>
    <w:rsid w:val="00F31121"/>
    <w:rsid w:val="00F311E5"/>
    <w:rsid w:val="00F31303"/>
    <w:rsid w:val="00F31590"/>
    <w:rsid w:val="00F3172A"/>
    <w:rsid w:val="00F319ED"/>
    <w:rsid w:val="00F31A8D"/>
    <w:rsid w:val="00F31AD3"/>
    <w:rsid w:val="00F31B08"/>
    <w:rsid w:val="00F31D1B"/>
    <w:rsid w:val="00F324FA"/>
    <w:rsid w:val="00F325F9"/>
    <w:rsid w:val="00F32885"/>
    <w:rsid w:val="00F32904"/>
    <w:rsid w:val="00F32ABA"/>
    <w:rsid w:val="00F33B16"/>
    <w:rsid w:val="00F33BBC"/>
    <w:rsid w:val="00F33C73"/>
    <w:rsid w:val="00F33E4F"/>
    <w:rsid w:val="00F344F4"/>
    <w:rsid w:val="00F34DC9"/>
    <w:rsid w:val="00F34F38"/>
    <w:rsid w:val="00F3510C"/>
    <w:rsid w:val="00F352FB"/>
    <w:rsid w:val="00F35670"/>
    <w:rsid w:val="00F3569A"/>
    <w:rsid w:val="00F359F2"/>
    <w:rsid w:val="00F35D94"/>
    <w:rsid w:val="00F35DA1"/>
    <w:rsid w:val="00F3649C"/>
    <w:rsid w:val="00F3678D"/>
    <w:rsid w:val="00F369B2"/>
    <w:rsid w:val="00F36DE2"/>
    <w:rsid w:val="00F36EA1"/>
    <w:rsid w:val="00F3718C"/>
    <w:rsid w:val="00F373DB"/>
    <w:rsid w:val="00F374FE"/>
    <w:rsid w:val="00F377A6"/>
    <w:rsid w:val="00F3787F"/>
    <w:rsid w:val="00F37C05"/>
    <w:rsid w:val="00F37D46"/>
    <w:rsid w:val="00F37F60"/>
    <w:rsid w:val="00F4015D"/>
    <w:rsid w:val="00F403A6"/>
    <w:rsid w:val="00F405D0"/>
    <w:rsid w:val="00F40ADD"/>
    <w:rsid w:val="00F40E10"/>
    <w:rsid w:val="00F41057"/>
    <w:rsid w:val="00F4107B"/>
    <w:rsid w:val="00F412D1"/>
    <w:rsid w:val="00F41337"/>
    <w:rsid w:val="00F416DD"/>
    <w:rsid w:val="00F417EC"/>
    <w:rsid w:val="00F419DB"/>
    <w:rsid w:val="00F41CC5"/>
    <w:rsid w:val="00F41CCA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401"/>
    <w:rsid w:val="00F445DA"/>
    <w:rsid w:val="00F4467E"/>
    <w:rsid w:val="00F446B8"/>
    <w:rsid w:val="00F44711"/>
    <w:rsid w:val="00F447D5"/>
    <w:rsid w:val="00F4498A"/>
    <w:rsid w:val="00F44BEE"/>
    <w:rsid w:val="00F44D66"/>
    <w:rsid w:val="00F44DCE"/>
    <w:rsid w:val="00F44F43"/>
    <w:rsid w:val="00F44FA1"/>
    <w:rsid w:val="00F4527E"/>
    <w:rsid w:val="00F4536C"/>
    <w:rsid w:val="00F45871"/>
    <w:rsid w:val="00F45980"/>
    <w:rsid w:val="00F45BD4"/>
    <w:rsid w:val="00F45D85"/>
    <w:rsid w:val="00F45E97"/>
    <w:rsid w:val="00F4660D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62"/>
    <w:rsid w:val="00F507E9"/>
    <w:rsid w:val="00F50AA6"/>
    <w:rsid w:val="00F50B86"/>
    <w:rsid w:val="00F50FDC"/>
    <w:rsid w:val="00F512AB"/>
    <w:rsid w:val="00F5135A"/>
    <w:rsid w:val="00F51513"/>
    <w:rsid w:val="00F51895"/>
    <w:rsid w:val="00F519E4"/>
    <w:rsid w:val="00F51A21"/>
    <w:rsid w:val="00F51A38"/>
    <w:rsid w:val="00F51C9D"/>
    <w:rsid w:val="00F52651"/>
    <w:rsid w:val="00F5283E"/>
    <w:rsid w:val="00F529CE"/>
    <w:rsid w:val="00F52BAA"/>
    <w:rsid w:val="00F52D55"/>
    <w:rsid w:val="00F52EC5"/>
    <w:rsid w:val="00F52FC3"/>
    <w:rsid w:val="00F53132"/>
    <w:rsid w:val="00F534D5"/>
    <w:rsid w:val="00F536BA"/>
    <w:rsid w:val="00F53787"/>
    <w:rsid w:val="00F53CB6"/>
    <w:rsid w:val="00F54084"/>
    <w:rsid w:val="00F54395"/>
    <w:rsid w:val="00F5445F"/>
    <w:rsid w:val="00F545A4"/>
    <w:rsid w:val="00F546C9"/>
    <w:rsid w:val="00F547FC"/>
    <w:rsid w:val="00F54C91"/>
    <w:rsid w:val="00F54DFB"/>
    <w:rsid w:val="00F54E9C"/>
    <w:rsid w:val="00F55259"/>
    <w:rsid w:val="00F553CC"/>
    <w:rsid w:val="00F55533"/>
    <w:rsid w:val="00F55557"/>
    <w:rsid w:val="00F55645"/>
    <w:rsid w:val="00F556E9"/>
    <w:rsid w:val="00F5581C"/>
    <w:rsid w:val="00F55AD1"/>
    <w:rsid w:val="00F55BE3"/>
    <w:rsid w:val="00F55C6E"/>
    <w:rsid w:val="00F55D52"/>
    <w:rsid w:val="00F561CF"/>
    <w:rsid w:val="00F563C9"/>
    <w:rsid w:val="00F564C5"/>
    <w:rsid w:val="00F56569"/>
    <w:rsid w:val="00F565A9"/>
    <w:rsid w:val="00F5671A"/>
    <w:rsid w:val="00F568A1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0"/>
    <w:rsid w:val="00F606F1"/>
    <w:rsid w:val="00F60E4F"/>
    <w:rsid w:val="00F611BA"/>
    <w:rsid w:val="00F61373"/>
    <w:rsid w:val="00F614C3"/>
    <w:rsid w:val="00F61543"/>
    <w:rsid w:val="00F61699"/>
    <w:rsid w:val="00F61985"/>
    <w:rsid w:val="00F61B38"/>
    <w:rsid w:val="00F61E5B"/>
    <w:rsid w:val="00F62017"/>
    <w:rsid w:val="00F623E6"/>
    <w:rsid w:val="00F6287D"/>
    <w:rsid w:val="00F6297C"/>
    <w:rsid w:val="00F629D4"/>
    <w:rsid w:val="00F62AEC"/>
    <w:rsid w:val="00F62B0B"/>
    <w:rsid w:val="00F62B9B"/>
    <w:rsid w:val="00F63268"/>
    <w:rsid w:val="00F63554"/>
    <w:rsid w:val="00F638FC"/>
    <w:rsid w:val="00F63A64"/>
    <w:rsid w:val="00F63BAB"/>
    <w:rsid w:val="00F63D43"/>
    <w:rsid w:val="00F63DF8"/>
    <w:rsid w:val="00F64526"/>
    <w:rsid w:val="00F64A03"/>
    <w:rsid w:val="00F64BA1"/>
    <w:rsid w:val="00F64C76"/>
    <w:rsid w:val="00F64DCC"/>
    <w:rsid w:val="00F64DF2"/>
    <w:rsid w:val="00F64F63"/>
    <w:rsid w:val="00F64FD1"/>
    <w:rsid w:val="00F6539F"/>
    <w:rsid w:val="00F65BF4"/>
    <w:rsid w:val="00F65F96"/>
    <w:rsid w:val="00F66106"/>
    <w:rsid w:val="00F662B4"/>
    <w:rsid w:val="00F66608"/>
    <w:rsid w:val="00F6667F"/>
    <w:rsid w:val="00F66A39"/>
    <w:rsid w:val="00F67126"/>
    <w:rsid w:val="00F67229"/>
    <w:rsid w:val="00F67329"/>
    <w:rsid w:val="00F677B0"/>
    <w:rsid w:val="00F677E4"/>
    <w:rsid w:val="00F67EDE"/>
    <w:rsid w:val="00F67F9D"/>
    <w:rsid w:val="00F70192"/>
    <w:rsid w:val="00F70369"/>
    <w:rsid w:val="00F70623"/>
    <w:rsid w:val="00F708E6"/>
    <w:rsid w:val="00F70C9E"/>
    <w:rsid w:val="00F71270"/>
    <w:rsid w:val="00F7173A"/>
    <w:rsid w:val="00F7194A"/>
    <w:rsid w:val="00F71A0F"/>
    <w:rsid w:val="00F71F93"/>
    <w:rsid w:val="00F72598"/>
    <w:rsid w:val="00F72952"/>
    <w:rsid w:val="00F72AB0"/>
    <w:rsid w:val="00F72C09"/>
    <w:rsid w:val="00F72D70"/>
    <w:rsid w:val="00F72F77"/>
    <w:rsid w:val="00F72F88"/>
    <w:rsid w:val="00F73142"/>
    <w:rsid w:val="00F732D2"/>
    <w:rsid w:val="00F73589"/>
    <w:rsid w:val="00F73655"/>
    <w:rsid w:val="00F736AF"/>
    <w:rsid w:val="00F738EF"/>
    <w:rsid w:val="00F73A19"/>
    <w:rsid w:val="00F7421B"/>
    <w:rsid w:val="00F742A8"/>
    <w:rsid w:val="00F74322"/>
    <w:rsid w:val="00F74413"/>
    <w:rsid w:val="00F7448B"/>
    <w:rsid w:val="00F744F1"/>
    <w:rsid w:val="00F74798"/>
    <w:rsid w:val="00F74967"/>
    <w:rsid w:val="00F74B5C"/>
    <w:rsid w:val="00F75204"/>
    <w:rsid w:val="00F75255"/>
    <w:rsid w:val="00F75377"/>
    <w:rsid w:val="00F75852"/>
    <w:rsid w:val="00F76011"/>
    <w:rsid w:val="00F762D7"/>
    <w:rsid w:val="00F763AE"/>
    <w:rsid w:val="00F76619"/>
    <w:rsid w:val="00F76A82"/>
    <w:rsid w:val="00F76E5B"/>
    <w:rsid w:val="00F76FB6"/>
    <w:rsid w:val="00F77143"/>
    <w:rsid w:val="00F77200"/>
    <w:rsid w:val="00F779D1"/>
    <w:rsid w:val="00F77A17"/>
    <w:rsid w:val="00F77C28"/>
    <w:rsid w:val="00F77EC8"/>
    <w:rsid w:val="00F800AD"/>
    <w:rsid w:val="00F80417"/>
    <w:rsid w:val="00F804BC"/>
    <w:rsid w:val="00F80A8E"/>
    <w:rsid w:val="00F80D22"/>
    <w:rsid w:val="00F80F59"/>
    <w:rsid w:val="00F81269"/>
    <w:rsid w:val="00F81436"/>
    <w:rsid w:val="00F8198D"/>
    <w:rsid w:val="00F81E77"/>
    <w:rsid w:val="00F8265E"/>
    <w:rsid w:val="00F82A62"/>
    <w:rsid w:val="00F82D4E"/>
    <w:rsid w:val="00F82E3D"/>
    <w:rsid w:val="00F831F5"/>
    <w:rsid w:val="00F83223"/>
    <w:rsid w:val="00F83259"/>
    <w:rsid w:val="00F83427"/>
    <w:rsid w:val="00F83593"/>
    <w:rsid w:val="00F8393D"/>
    <w:rsid w:val="00F83EC7"/>
    <w:rsid w:val="00F84315"/>
    <w:rsid w:val="00F84C57"/>
    <w:rsid w:val="00F84F7B"/>
    <w:rsid w:val="00F8507E"/>
    <w:rsid w:val="00F85A84"/>
    <w:rsid w:val="00F85B18"/>
    <w:rsid w:val="00F8626C"/>
    <w:rsid w:val="00F869CE"/>
    <w:rsid w:val="00F86AE9"/>
    <w:rsid w:val="00F86B7D"/>
    <w:rsid w:val="00F87133"/>
    <w:rsid w:val="00F87A45"/>
    <w:rsid w:val="00F87AAA"/>
    <w:rsid w:val="00F87AB0"/>
    <w:rsid w:val="00F87E56"/>
    <w:rsid w:val="00F901AE"/>
    <w:rsid w:val="00F90378"/>
    <w:rsid w:val="00F90480"/>
    <w:rsid w:val="00F9077C"/>
    <w:rsid w:val="00F90826"/>
    <w:rsid w:val="00F9085E"/>
    <w:rsid w:val="00F90886"/>
    <w:rsid w:val="00F908B4"/>
    <w:rsid w:val="00F90C6F"/>
    <w:rsid w:val="00F91524"/>
    <w:rsid w:val="00F917B9"/>
    <w:rsid w:val="00F91960"/>
    <w:rsid w:val="00F91BAF"/>
    <w:rsid w:val="00F91CC5"/>
    <w:rsid w:val="00F9264F"/>
    <w:rsid w:val="00F9278E"/>
    <w:rsid w:val="00F92947"/>
    <w:rsid w:val="00F929AF"/>
    <w:rsid w:val="00F929D0"/>
    <w:rsid w:val="00F92A1C"/>
    <w:rsid w:val="00F92A9A"/>
    <w:rsid w:val="00F92E5E"/>
    <w:rsid w:val="00F93003"/>
    <w:rsid w:val="00F930EA"/>
    <w:rsid w:val="00F936ED"/>
    <w:rsid w:val="00F937B6"/>
    <w:rsid w:val="00F937F3"/>
    <w:rsid w:val="00F941D8"/>
    <w:rsid w:val="00F941FF"/>
    <w:rsid w:val="00F94BA5"/>
    <w:rsid w:val="00F95306"/>
    <w:rsid w:val="00F954D0"/>
    <w:rsid w:val="00F95A01"/>
    <w:rsid w:val="00F9625A"/>
    <w:rsid w:val="00F9627C"/>
    <w:rsid w:val="00F963B4"/>
    <w:rsid w:val="00F96A21"/>
    <w:rsid w:val="00F97168"/>
    <w:rsid w:val="00F9779F"/>
    <w:rsid w:val="00F97919"/>
    <w:rsid w:val="00F979D4"/>
    <w:rsid w:val="00F97AAB"/>
    <w:rsid w:val="00F97B55"/>
    <w:rsid w:val="00F97DCB"/>
    <w:rsid w:val="00FA00B5"/>
    <w:rsid w:val="00FA01FB"/>
    <w:rsid w:val="00FA068D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39"/>
    <w:rsid w:val="00FA2A97"/>
    <w:rsid w:val="00FA2E23"/>
    <w:rsid w:val="00FA2EDB"/>
    <w:rsid w:val="00FA2EDD"/>
    <w:rsid w:val="00FA3006"/>
    <w:rsid w:val="00FA3114"/>
    <w:rsid w:val="00FA32C6"/>
    <w:rsid w:val="00FA348E"/>
    <w:rsid w:val="00FA3633"/>
    <w:rsid w:val="00FA3792"/>
    <w:rsid w:val="00FA37BC"/>
    <w:rsid w:val="00FA3AAC"/>
    <w:rsid w:val="00FA3F4B"/>
    <w:rsid w:val="00FA4051"/>
    <w:rsid w:val="00FA4604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C08"/>
    <w:rsid w:val="00FA6D30"/>
    <w:rsid w:val="00FA6E9B"/>
    <w:rsid w:val="00FA6FAE"/>
    <w:rsid w:val="00FA705F"/>
    <w:rsid w:val="00FA73B3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0B8"/>
    <w:rsid w:val="00FB23EE"/>
    <w:rsid w:val="00FB248E"/>
    <w:rsid w:val="00FB2814"/>
    <w:rsid w:val="00FB2A5F"/>
    <w:rsid w:val="00FB37B6"/>
    <w:rsid w:val="00FB395A"/>
    <w:rsid w:val="00FB3DCA"/>
    <w:rsid w:val="00FB3F4C"/>
    <w:rsid w:val="00FB45BD"/>
    <w:rsid w:val="00FB4B7E"/>
    <w:rsid w:val="00FB4D6E"/>
    <w:rsid w:val="00FB4F40"/>
    <w:rsid w:val="00FB569C"/>
    <w:rsid w:val="00FB5A18"/>
    <w:rsid w:val="00FB5F43"/>
    <w:rsid w:val="00FB66B2"/>
    <w:rsid w:val="00FB6ECC"/>
    <w:rsid w:val="00FB7076"/>
    <w:rsid w:val="00FB70C6"/>
    <w:rsid w:val="00FB7141"/>
    <w:rsid w:val="00FB756C"/>
    <w:rsid w:val="00FB7B19"/>
    <w:rsid w:val="00FB7D3E"/>
    <w:rsid w:val="00FC0269"/>
    <w:rsid w:val="00FC03F3"/>
    <w:rsid w:val="00FC0EBF"/>
    <w:rsid w:val="00FC1983"/>
    <w:rsid w:val="00FC1A0C"/>
    <w:rsid w:val="00FC1BAE"/>
    <w:rsid w:val="00FC1D3E"/>
    <w:rsid w:val="00FC1E55"/>
    <w:rsid w:val="00FC1F33"/>
    <w:rsid w:val="00FC210C"/>
    <w:rsid w:val="00FC226D"/>
    <w:rsid w:val="00FC256C"/>
    <w:rsid w:val="00FC27D0"/>
    <w:rsid w:val="00FC2834"/>
    <w:rsid w:val="00FC2D54"/>
    <w:rsid w:val="00FC2E23"/>
    <w:rsid w:val="00FC2F57"/>
    <w:rsid w:val="00FC3113"/>
    <w:rsid w:val="00FC319D"/>
    <w:rsid w:val="00FC36DE"/>
    <w:rsid w:val="00FC3947"/>
    <w:rsid w:val="00FC3B65"/>
    <w:rsid w:val="00FC3DB5"/>
    <w:rsid w:val="00FC3ED9"/>
    <w:rsid w:val="00FC42C3"/>
    <w:rsid w:val="00FC4ABB"/>
    <w:rsid w:val="00FC4AED"/>
    <w:rsid w:val="00FC4D09"/>
    <w:rsid w:val="00FC4E2E"/>
    <w:rsid w:val="00FC4E7F"/>
    <w:rsid w:val="00FC50FE"/>
    <w:rsid w:val="00FC53D2"/>
    <w:rsid w:val="00FC5559"/>
    <w:rsid w:val="00FC58B5"/>
    <w:rsid w:val="00FC5DDD"/>
    <w:rsid w:val="00FC6267"/>
    <w:rsid w:val="00FC6306"/>
    <w:rsid w:val="00FC6483"/>
    <w:rsid w:val="00FC657C"/>
    <w:rsid w:val="00FC68F7"/>
    <w:rsid w:val="00FC6A21"/>
    <w:rsid w:val="00FC6A66"/>
    <w:rsid w:val="00FC6A6B"/>
    <w:rsid w:val="00FC6A78"/>
    <w:rsid w:val="00FC6B65"/>
    <w:rsid w:val="00FC7210"/>
    <w:rsid w:val="00FC7326"/>
    <w:rsid w:val="00FC7366"/>
    <w:rsid w:val="00FC7C83"/>
    <w:rsid w:val="00FC7E42"/>
    <w:rsid w:val="00FC7E9F"/>
    <w:rsid w:val="00FC7F2B"/>
    <w:rsid w:val="00FD00E0"/>
    <w:rsid w:val="00FD0375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38B"/>
    <w:rsid w:val="00FD2D6B"/>
    <w:rsid w:val="00FD2DF2"/>
    <w:rsid w:val="00FD3200"/>
    <w:rsid w:val="00FD320D"/>
    <w:rsid w:val="00FD322B"/>
    <w:rsid w:val="00FD3E9A"/>
    <w:rsid w:val="00FD3F49"/>
    <w:rsid w:val="00FD437A"/>
    <w:rsid w:val="00FD4403"/>
    <w:rsid w:val="00FD454C"/>
    <w:rsid w:val="00FD45DE"/>
    <w:rsid w:val="00FD4644"/>
    <w:rsid w:val="00FD482E"/>
    <w:rsid w:val="00FD497F"/>
    <w:rsid w:val="00FD4CF1"/>
    <w:rsid w:val="00FD511C"/>
    <w:rsid w:val="00FD63C7"/>
    <w:rsid w:val="00FD6502"/>
    <w:rsid w:val="00FD674F"/>
    <w:rsid w:val="00FD6758"/>
    <w:rsid w:val="00FD68AB"/>
    <w:rsid w:val="00FD68BC"/>
    <w:rsid w:val="00FD6AFE"/>
    <w:rsid w:val="00FD6C16"/>
    <w:rsid w:val="00FD6C26"/>
    <w:rsid w:val="00FD6EA3"/>
    <w:rsid w:val="00FD70DE"/>
    <w:rsid w:val="00FD7358"/>
    <w:rsid w:val="00FD76B4"/>
    <w:rsid w:val="00FD78FC"/>
    <w:rsid w:val="00FD7CA8"/>
    <w:rsid w:val="00FD7DF0"/>
    <w:rsid w:val="00FD7EF3"/>
    <w:rsid w:val="00FE031C"/>
    <w:rsid w:val="00FE105B"/>
    <w:rsid w:val="00FE1188"/>
    <w:rsid w:val="00FE1204"/>
    <w:rsid w:val="00FE1454"/>
    <w:rsid w:val="00FE1488"/>
    <w:rsid w:val="00FE193C"/>
    <w:rsid w:val="00FE1B2B"/>
    <w:rsid w:val="00FE2474"/>
    <w:rsid w:val="00FE25F9"/>
    <w:rsid w:val="00FE26BB"/>
    <w:rsid w:val="00FE29BF"/>
    <w:rsid w:val="00FE2E3D"/>
    <w:rsid w:val="00FE2F25"/>
    <w:rsid w:val="00FE3728"/>
    <w:rsid w:val="00FE39A4"/>
    <w:rsid w:val="00FE3B7F"/>
    <w:rsid w:val="00FE3CCB"/>
    <w:rsid w:val="00FE4404"/>
    <w:rsid w:val="00FE44BF"/>
    <w:rsid w:val="00FE4828"/>
    <w:rsid w:val="00FE4DD9"/>
    <w:rsid w:val="00FE4E26"/>
    <w:rsid w:val="00FE4E3F"/>
    <w:rsid w:val="00FE538D"/>
    <w:rsid w:val="00FE54FA"/>
    <w:rsid w:val="00FE553A"/>
    <w:rsid w:val="00FE589E"/>
    <w:rsid w:val="00FE5A28"/>
    <w:rsid w:val="00FE5B18"/>
    <w:rsid w:val="00FE5B5A"/>
    <w:rsid w:val="00FE5E0D"/>
    <w:rsid w:val="00FE6068"/>
    <w:rsid w:val="00FE61D5"/>
    <w:rsid w:val="00FE62A6"/>
    <w:rsid w:val="00FE65B8"/>
    <w:rsid w:val="00FE6709"/>
    <w:rsid w:val="00FE6900"/>
    <w:rsid w:val="00FE69E1"/>
    <w:rsid w:val="00FE6FA7"/>
    <w:rsid w:val="00FE6FCB"/>
    <w:rsid w:val="00FE7210"/>
    <w:rsid w:val="00FE733E"/>
    <w:rsid w:val="00FE7385"/>
    <w:rsid w:val="00FE7A13"/>
    <w:rsid w:val="00FE7BB6"/>
    <w:rsid w:val="00FF0009"/>
    <w:rsid w:val="00FF060E"/>
    <w:rsid w:val="00FF0E10"/>
    <w:rsid w:val="00FF0F0C"/>
    <w:rsid w:val="00FF11BB"/>
    <w:rsid w:val="00FF1C24"/>
    <w:rsid w:val="00FF2D93"/>
    <w:rsid w:val="00FF3246"/>
    <w:rsid w:val="00FF338F"/>
    <w:rsid w:val="00FF373F"/>
    <w:rsid w:val="00FF3AD8"/>
    <w:rsid w:val="00FF3D20"/>
    <w:rsid w:val="00FF4092"/>
    <w:rsid w:val="00FF477D"/>
    <w:rsid w:val="00FF47AE"/>
    <w:rsid w:val="00FF4E1B"/>
    <w:rsid w:val="00FF4F99"/>
    <w:rsid w:val="00FF5352"/>
    <w:rsid w:val="00FF53FE"/>
    <w:rsid w:val="00FF5511"/>
    <w:rsid w:val="00FF56EC"/>
    <w:rsid w:val="00FF574C"/>
    <w:rsid w:val="00FF644C"/>
    <w:rsid w:val="00FF664B"/>
    <w:rsid w:val="00FF681A"/>
    <w:rsid w:val="00FF6B96"/>
    <w:rsid w:val="00FF7472"/>
    <w:rsid w:val="00FF77CB"/>
    <w:rsid w:val="00FF7A43"/>
    <w:rsid w:val="00FF7AE6"/>
    <w:rsid w:val="00FF7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98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223</Words>
  <Characters>1273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Гость</cp:lastModifiedBy>
  <cp:revision>5</cp:revision>
  <dcterms:created xsi:type="dcterms:W3CDTF">2020-12-02T09:40:00Z</dcterms:created>
  <dcterms:modified xsi:type="dcterms:W3CDTF">2022-11-09T05:07:00Z</dcterms:modified>
</cp:coreProperties>
</file>